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30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Šiaulių miesto savivaldybės administracijos                                           </w:t>
      </w:r>
      <w:r w:rsidR="0099204D">
        <w:rPr>
          <w:rFonts w:ascii="Times New Roman" w:hAnsi="Times New Roman" w:cs="Times New Roman"/>
          <w:sz w:val="24"/>
          <w:szCs w:val="24"/>
        </w:rPr>
        <w:t>2019</w:t>
      </w:r>
      <w:r w:rsidR="00E27D0F">
        <w:rPr>
          <w:rFonts w:ascii="Times New Roman" w:hAnsi="Times New Roman" w:cs="Times New Roman"/>
          <w:sz w:val="24"/>
          <w:szCs w:val="24"/>
        </w:rPr>
        <w:t>-07-16</w:t>
      </w:r>
      <w:r w:rsidR="009C499B">
        <w:rPr>
          <w:rFonts w:ascii="Times New Roman" w:hAnsi="Times New Roman" w:cs="Times New Roman"/>
          <w:sz w:val="24"/>
          <w:szCs w:val="24"/>
        </w:rPr>
        <w:t xml:space="preserve"> </w:t>
      </w:r>
      <w:r w:rsidRPr="0045626C">
        <w:rPr>
          <w:rFonts w:ascii="Times New Roman" w:hAnsi="Times New Roman" w:cs="Times New Roman"/>
          <w:sz w:val="24"/>
          <w:szCs w:val="24"/>
        </w:rPr>
        <w:t>Nr. SD-</w:t>
      </w:r>
      <w:r w:rsidR="00E82389">
        <w:rPr>
          <w:rFonts w:ascii="Times New Roman" w:hAnsi="Times New Roman" w:cs="Times New Roman"/>
          <w:sz w:val="24"/>
          <w:szCs w:val="24"/>
        </w:rPr>
        <w:t>234</w:t>
      </w:r>
      <w:bookmarkStart w:id="0" w:name="_GoBack"/>
      <w:bookmarkEnd w:id="0"/>
    </w:p>
    <w:p w:rsidR="00836730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Strateginės plėtros ir ekonomikos departamento</w:t>
      </w:r>
    </w:p>
    <w:p w:rsidR="00F154C7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Strateginio planavimo ir finansų skyriui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435DB" w:rsidRPr="00A002E2" w:rsidRDefault="0088624A" w:rsidP="00761D4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367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C51089" w:rsidRDefault="00C51089" w:rsidP="00C51089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0823D1" w:rsidRDefault="0099204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</w:t>
      </w:r>
      <w:r w:rsidR="009C499B">
        <w:rPr>
          <w:rFonts w:ascii="Times New Roman" w:hAnsi="Times New Roman" w:cs="Times New Roman"/>
          <w:b/>
          <w:sz w:val="24"/>
          <w:szCs w:val="24"/>
        </w:rPr>
        <w:t xml:space="preserve"> M.  BIRŽELIO 30</w:t>
      </w:r>
      <w:r w:rsidR="007A40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D.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TARPINIO FINANSINIŲ ATASKAITŲ RINKINIO</w:t>
      </w:r>
    </w:p>
    <w:p w:rsidR="00AE3011" w:rsidRDefault="000823D1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SUTRUMPINTAS AIŠKINAMASIS 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2CA" w:rsidRDefault="00F052CA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>Šiaulių sana</w:t>
      </w:r>
      <w:r w:rsidR="00845A14">
        <w:rPr>
          <w:rFonts w:ascii="Times New Roman" w:hAnsi="Times New Roman" w:cs="Times New Roman"/>
          <w:sz w:val="24"/>
          <w:szCs w:val="24"/>
        </w:rPr>
        <w:t xml:space="preserve">torinė mokykla, sutrumpintas pavadinimas – Sanatorinė mokykla. </w:t>
      </w:r>
      <w:r w:rsidR="00174B4C">
        <w:rPr>
          <w:rFonts w:ascii="Times New Roman" w:hAnsi="Times New Roman" w:cs="Times New Roman"/>
          <w:sz w:val="24"/>
          <w:szCs w:val="24"/>
        </w:rPr>
        <w:t>Moky</w:t>
      </w:r>
      <w:r w:rsidR="00845A14">
        <w:rPr>
          <w:rFonts w:ascii="Times New Roman" w:hAnsi="Times New Roman" w:cs="Times New Roman"/>
          <w:sz w:val="24"/>
          <w:szCs w:val="24"/>
        </w:rPr>
        <w:t>kla įregistruota Juridinių asmenų registre, kodas -190983964.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Mokykla įsteigta 1970 m. rugpjūčio 1d.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priklausomybė – savivaldybės mokykla.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savininkas – Šiaulių miesto savivaldybė, kodas 111109429,adresas: Vasario 16-osios g., LT-76295 Šiauliai.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5A14">
        <w:rPr>
          <w:rFonts w:ascii="Times New Roman" w:hAnsi="Times New Roman" w:cs="Times New Roman"/>
          <w:sz w:val="24"/>
          <w:szCs w:val="24"/>
        </w:rPr>
        <w:t>Mokyklos</w:t>
      </w:r>
      <w:r w:rsidR="002A4D78" w:rsidRPr="00174B4C">
        <w:rPr>
          <w:rFonts w:ascii="Times New Roman" w:hAnsi="Times New Roman" w:cs="Times New Roman"/>
          <w:sz w:val="24"/>
          <w:szCs w:val="24"/>
        </w:rPr>
        <w:t xml:space="preserve">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</w:t>
      </w:r>
      <w:r w:rsidR="00845A14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174B4C">
        <w:rPr>
          <w:rFonts w:ascii="Times New Roman" w:hAnsi="Times New Roman" w:cs="Times New Roman"/>
          <w:sz w:val="24"/>
          <w:szCs w:val="24"/>
        </w:rPr>
        <w:t>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455D4B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E00861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  <w:r w:rsidR="00845A14">
        <w:rPr>
          <w:rFonts w:ascii="Times New Roman" w:hAnsi="Times New Roman" w:cs="Times New Roman"/>
          <w:sz w:val="24"/>
          <w:szCs w:val="24"/>
        </w:rPr>
        <w:t xml:space="preserve"> Kita mokyklos paskirtis – ikimokyklinio ugdymo grupės mokykla sveikatos problemų turintiems vaikams, kodas 31114180.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0762FF">
        <w:rPr>
          <w:rFonts w:ascii="Times New Roman" w:hAnsi="Times New Roman" w:cs="Times New Roman"/>
          <w:sz w:val="24"/>
          <w:szCs w:val="24"/>
        </w:rPr>
        <w:t xml:space="preserve"> a</w:t>
      </w:r>
      <w:r w:rsidR="00455D4B" w:rsidRPr="00415942">
        <w:rPr>
          <w:rFonts w:ascii="Times New Roman" w:hAnsi="Times New Roman" w:cs="Times New Roman"/>
          <w:sz w:val="24"/>
          <w:szCs w:val="24"/>
        </w:rPr>
        <w:t>tributiką,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0762FF">
        <w:rPr>
          <w:rFonts w:ascii="Times New Roman" w:hAnsi="Times New Roman" w:cs="Times New Roman"/>
          <w:sz w:val="24"/>
          <w:szCs w:val="24"/>
        </w:rPr>
        <w:t>, kitais teisės aktais ir Nuostatais.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B228AE"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431704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99204D">
        <w:rPr>
          <w:rFonts w:ascii="Times New Roman" w:hAnsi="Times New Roman" w:cs="Times New Roman"/>
          <w:sz w:val="24"/>
          <w:szCs w:val="24"/>
        </w:rPr>
        <w:t>tų rinkinys sudarytas pagal 2019</w:t>
      </w:r>
      <w:r w:rsidR="00A55A4D">
        <w:rPr>
          <w:rFonts w:ascii="Times New Roman" w:hAnsi="Times New Roman" w:cs="Times New Roman"/>
          <w:sz w:val="24"/>
          <w:szCs w:val="24"/>
        </w:rPr>
        <w:t xml:space="preserve"> </w:t>
      </w:r>
      <w:r w:rsidR="00584229">
        <w:rPr>
          <w:rFonts w:ascii="Times New Roman" w:hAnsi="Times New Roman" w:cs="Times New Roman"/>
          <w:sz w:val="24"/>
          <w:szCs w:val="24"/>
        </w:rPr>
        <w:t>m. birželio mėn. 30</w:t>
      </w:r>
      <w:r w:rsidR="00E27D0F">
        <w:rPr>
          <w:rFonts w:ascii="Times New Roman" w:hAnsi="Times New Roman" w:cs="Times New Roman"/>
          <w:sz w:val="24"/>
          <w:szCs w:val="24"/>
        </w:rPr>
        <w:t xml:space="preserve"> </w:t>
      </w:r>
      <w:r w:rsidR="009E080A" w:rsidRPr="00415942">
        <w:rPr>
          <w:rFonts w:ascii="Times New Roman" w:hAnsi="Times New Roman" w:cs="Times New Roman"/>
          <w:sz w:val="24"/>
          <w:szCs w:val="24"/>
        </w:rPr>
        <w:t>d. duomenis.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FB4631">
        <w:rPr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F052CA" w:rsidRDefault="00F052CA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smartTag w:uri="schemas-tilde-lv/tildestengine" w:element="metric2">
        <w:smartTagPr>
          <w:attr w:name="metric_text" w:val="m"/>
          <w:attr w:name="metric_value" w:val="2010"/>
        </w:smartTagPr>
        <w:smartTag w:uri="urn:schemas-microsoft-com:office:smarttags" w:element="metricconverter">
          <w:smartTagPr>
            <w:attr w:name="ProductID" w:val="2010 M"/>
          </w:smartTagPr>
          <w:r w:rsidR="00B3738A" w:rsidRPr="00B233A4">
            <w:rPr>
              <w:rFonts w:ascii="Times New Roman" w:hAnsi="Times New Roman" w:cs="Times New Roman"/>
              <w:color w:val="000000"/>
              <w:sz w:val="24"/>
              <w:szCs w:val="24"/>
            </w:rPr>
            <w:t>2010 m</w:t>
          </w:r>
        </w:smartTag>
      </w:smartTag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įsakymu Nr. IV-31-(1.1.), atnaujinta ir patvirtinta direktoriaus įsakymu 2018m. gruodžio 3 d. Nr. IV-201.</w:t>
      </w:r>
    </w:p>
    <w:p w:rsidR="00B9522F" w:rsidRDefault="00B9522F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Apskaitos politika aprašyta 2018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metų finansinių ataskaitų aiškinamajame rašte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 xml:space="preserve"> 2018-03-20</w:t>
      </w:r>
      <w:r w:rsidR="00B52469">
        <w:rPr>
          <w:rFonts w:ascii="Times New Roman" w:hAnsi="Times New Roman" w:cs="Times New Roman"/>
          <w:color w:val="000000"/>
          <w:sz w:val="24"/>
          <w:szCs w:val="24"/>
        </w:rPr>
        <w:t xml:space="preserve"> Nr. SD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 xml:space="preserve"> -86.</w:t>
      </w:r>
    </w:p>
    <w:p w:rsidR="00C121F2" w:rsidRDefault="001E5584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8679C2">
        <w:rPr>
          <w:rFonts w:ascii="Times New Roman" w:hAnsi="Times New Roman" w:cs="Times New Roman"/>
          <w:b/>
          <w:sz w:val="24"/>
          <w:szCs w:val="24"/>
        </w:rPr>
        <w:t>PASTABOS</w:t>
      </w:r>
    </w:p>
    <w:p w:rsidR="00836730" w:rsidRDefault="00836730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9699D">
        <w:rPr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Finansinės būklės ataskaitoje </w:t>
      </w:r>
      <w:r w:rsidRPr="0019699D">
        <w:rPr>
          <w:sz w:val="24"/>
          <w:szCs w:val="24"/>
        </w:rPr>
        <w:t>(2-jo VSAFAS 2 priedas) paskutinei ataskaitinio laikotarpio dienai pateikiami šie duomenys: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F70DFC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F70DFC">
        <w:rPr>
          <w:b/>
          <w:sz w:val="24"/>
          <w:szCs w:val="24"/>
        </w:rPr>
        <w:t>1</w:t>
      </w:r>
      <w:r w:rsidRPr="0019699D">
        <w:rPr>
          <w:b/>
          <w:sz w:val="24"/>
          <w:szCs w:val="24"/>
        </w:rPr>
        <w:t xml:space="preserve">. </w:t>
      </w:r>
      <w:r w:rsidR="00F70DFC">
        <w:rPr>
          <w:b/>
          <w:sz w:val="24"/>
          <w:szCs w:val="24"/>
        </w:rPr>
        <w:t>Ne</w:t>
      </w:r>
      <w:r w:rsidR="00F70DFC">
        <w:rPr>
          <w:sz w:val="24"/>
          <w:szCs w:val="24"/>
        </w:rPr>
        <w:t xml:space="preserve">materialusis turtas. 2019 m. birželio 30 d. visiškai amortizuotas, tačiau vis dar naudojamo įstaigos veikloje nematerialiojo turto įsigijimo  savikaina sudaro 2478,57 </w:t>
      </w:r>
      <w:r w:rsidR="007B2599">
        <w:rPr>
          <w:sz w:val="24"/>
          <w:szCs w:val="24"/>
        </w:rPr>
        <w:t>Eur</w:t>
      </w:r>
      <w:r w:rsidR="00F70DFC">
        <w:rPr>
          <w:sz w:val="24"/>
          <w:szCs w:val="24"/>
        </w:rPr>
        <w:t>.</w:t>
      </w:r>
    </w:p>
    <w:p w:rsidR="00F70DFC" w:rsidRPr="00F70DFC" w:rsidRDefault="00F70DFC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F70DFC">
        <w:rPr>
          <w:b/>
          <w:sz w:val="24"/>
          <w:szCs w:val="24"/>
        </w:rPr>
        <w:t xml:space="preserve">Nr. </w:t>
      </w:r>
      <w:r w:rsidR="00261AA2">
        <w:rPr>
          <w:b/>
          <w:sz w:val="24"/>
          <w:szCs w:val="24"/>
        </w:rPr>
        <w:t xml:space="preserve"> </w:t>
      </w:r>
      <w:r w:rsidRPr="00F70DFC">
        <w:rPr>
          <w:b/>
          <w:sz w:val="24"/>
          <w:szCs w:val="24"/>
        </w:rPr>
        <w:t>2. Ilgalaikis materialusis turtas.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Ilgalaikio materialiojo turto </w:t>
      </w:r>
      <w:r w:rsidR="007B2599">
        <w:rPr>
          <w:sz w:val="24"/>
          <w:szCs w:val="24"/>
        </w:rPr>
        <w:t>likutinė vertė  - 1.581.232,87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7B2599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7B2599">
        <w:rPr>
          <w:b/>
          <w:sz w:val="24"/>
          <w:szCs w:val="24"/>
        </w:rPr>
        <w:t xml:space="preserve">3. </w:t>
      </w:r>
      <w:r w:rsidRPr="007B2599">
        <w:rPr>
          <w:b/>
          <w:sz w:val="24"/>
          <w:szCs w:val="24"/>
        </w:rPr>
        <w:t>Kitas ilgalaikis</w:t>
      </w:r>
      <w:r w:rsidR="007B2599" w:rsidRPr="007B2599">
        <w:rPr>
          <w:b/>
          <w:sz w:val="24"/>
          <w:szCs w:val="24"/>
        </w:rPr>
        <w:t xml:space="preserve"> materialusis turtas</w:t>
      </w:r>
      <w:r w:rsidR="007B2599">
        <w:rPr>
          <w:sz w:val="24"/>
          <w:szCs w:val="24"/>
        </w:rPr>
        <w:t xml:space="preserve"> – 17.659,19</w:t>
      </w:r>
      <w:r w:rsidRPr="0019699D">
        <w:rPr>
          <w:sz w:val="24"/>
          <w:szCs w:val="24"/>
        </w:rPr>
        <w:t xml:space="preserve"> Eur iš jų;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bibliotekos </w:t>
      </w:r>
      <w:r w:rsidR="007B2599">
        <w:rPr>
          <w:sz w:val="24"/>
          <w:szCs w:val="24"/>
        </w:rPr>
        <w:t>fondas – 15.796,05</w:t>
      </w:r>
      <w:r w:rsidR="00F052CA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 xml:space="preserve">Eur. </w:t>
      </w:r>
      <w:r w:rsidR="007B2599">
        <w:rPr>
          <w:sz w:val="24"/>
          <w:szCs w:val="24"/>
        </w:rPr>
        <w:t>Per ataskaitinį laikotarpį bibliotekos fondo nurašyta už 4,15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 w:rsidRPr="0019699D">
        <w:rPr>
          <w:sz w:val="24"/>
          <w:szCs w:val="24"/>
        </w:rPr>
        <w:tab/>
      </w:r>
      <w:r w:rsidR="007B2599" w:rsidRPr="00261AA2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Pr="0019699D">
        <w:rPr>
          <w:b/>
          <w:sz w:val="24"/>
          <w:szCs w:val="24"/>
        </w:rPr>
        <w:t xml:space="preserve">4. </w:t>
      </w:r>
      <w:r w:rsidR="00F052CA" w:rsidRPr="007B2599">
        <w:rPr>
          <w:b/>
          <w:sz w:val="24"/>
          <w:szCs w:val="24"/>
        </w:rPr>
        <w:t>Atsargos</w:t>
      </w:r>
      <w:r w:rsidR="007B2599">
        <w:rPr>
          <w:sz w:val="24"/>
          <w:szCs w:val="24"/>
        </w:rPr>
        <w:t>. Nepanaudotų atsargų likutis 2019 m. birželio 30 d.</w:t>
      </w:r>
      <w:r w:rsidR="006F71DE">
        <w:rPr>
          <w:sz w:val="24"/>
          <w:szCs w:val="24"/>
        </w:rPr>
        <w:t xml:space="preserve"> 10.214,50 Eur.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Pr="0019699D">
        <w:rPr>
          <w:sz w:val="24"/>
          <w:szCs w:val="24"/>
        </w:rPr>
        <w:t>Informacija apie įstaigos medžiagas, žaliavas ir ūkinį inventorių:</w:t>
      </w:r>
    </w:p>
    <w:p w:rsidR="00F052CA" w:rsidRPr="0019699D" w:rsidRDefault="00F052CA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19699D" w:rsidRPr="0019699D" w:rsidTr="00DF0478">
        <w:trPr>
          <w:trHeight w:val="240"/>
        </w:trPr>
        <w:tc>
          <w:tcPr>
            <w:tcW w:w="534" w:type="dxa"/>
            <w:vMerge w:val="restart"/>
            <w:vAlign w:val="center"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ab/>
            </w:r>
            <w:r w:rsidRPr="0019699D">
              <w:rPr>
                <w:b/>
                <w:bCs/>
                <w:sz w:val="18"/>
                <w:szCs w:val="18"/>
              </w:rPr>
              <w:t>Eil.</w:t>
            </w:r>
          </w:p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Nr.</w:t>
            </w:r>
          </w:p>
          <w:p w:rsidR="0019699D" w:rsidRPr="0019699D" w:rsidRDefault="0019699D" w:rsidP="00DF0478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19699D" w:rsidRPr="0019699D" w:rsidTr="00DF0478">
        <w:trPr>
          <w:trHeight w:val="899"/>
        </w:trPr>
        <w:tc>
          <w:tcPr>
            <w:tcW w:w="534" w:type="dxa"/>
            <w:vMerge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ataskaitinio laikotarpio diena €</w:t>
            </w:r>
          </w:p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praėjusio ataskaitinio laikotarpio diena €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314,15</w:t>
            </w:r>
          </w:p>
        </w:tc>
        <w:tc>
          <w:tcPr>
            <w:tcW w:w="1276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380.59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413,10</w:t>
            </w:r>
          </w:p>
        </w:tc>
        <w:tc>
          <w:tcPr>
            <w:tcW w:w="1276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1504,98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19699D" w:rsidRPr="0019699D" w:rsidRDefault="0016663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1620,04</w:t>
            </w:r>
          </w:p>
        </w:tc>
        <w:tc>
          <w:tcPr>
            <w:tcW w:w="12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19699D">
              <w:rPr>
                <w:color w:val="000000"/>
                <w:sz w:val="18"/>
                <w:szCs w:val="18"/>
              </w:rPr>
              <w:t>1</w:t>
            </w:r>
            <w:r w:rsidR="006F71DE">
              <w:rPr>
                <w:color w:val="000000"/>
                <w:sz w:val="18"/>
                <w:szCs w:val="18"/>
              </w:rPr>
              <w:t>620,04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3577,49</w:t>
            </w:r>
          </w:p>
        </w:tc>
        <w:tc>
          <w:tcPr>
            <w:tcW w:w="1276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3762,94</w:t>
            </w:r>
          </w:p>
        </w:tc>
      </w:tr>
      <w:tr w:rsidR="00DF0478" w:rsidRPr="0019699D" w:rsidTr="00DF0478">
        <w:trPr>
          <w:trHeight w:val="204"/>
        </w:trPr>
        <w:tc>
          <w:tcPr>
            <w:tcW w:w="534" w:type="dxa"/>
          </w:tcPr>
          <w:p w:rsidR="00DF0478" w:rsidRDefault="00DF0478" w:rsidP="00DF0478">
            <w:pPr>
              <w:tabs>
                <w:tab w:val="center" w:pos="159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DF0478" w:rsidRPr="00DF0478" w:rsidRDefault="00DF0478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DF0478">
              <w:rPr>
                <w:sz w:val="18"/>
                <w:szCs w:val="18"/>
              </w:rPr>
              <w:t>Transporto kuras</w:t>
            </w:r>
          </w:p>
        </w:tc>
        <w:tc>
          <w:tcPr>
            <w:tcW w:w="1559" w:type="dxa"/>
          </w:tcPr>
          <w:p w:rsidR="00DF0478" w:rsidRPr="00DF0478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154,44</w:t>
            </w:r>
          </w:p>
        </w:tc>
        <w:tc>
          <w:tcPr>
            <w:tcW w:w="1276" w:type="dxa"/>
          </w:tcPr>
          <w:p w:rsidR="00DF0478" w:rsidRPr="00DF0478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181,88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4135,28</w:t>
            </w:r>
          </w:p>
        </w:tc>
        <w:tc>
          <w:tcPr>
            <w:tcW w:w="1276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10665,17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10215,50</w:t>
            </w:r>
          </w:p>
        </w:tc>
        <w:tc>
          <w:tcPr>
            <w:tcW w:w="1276" w:type="dxa"/>
          </w:tcPr>
          <w:p w:rsidR="0019699D" w:rsidRPr="0019699D" w:rsidRDefault="006F71D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18115,60</w:t>
            </w:r>
          </w:p>
        </w:tc>
      </w:tr>
    </w:tbl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6F71DE" w:rsidRPr="006F71DE" w:rsidRDefault="00261AA2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Per ataskaitinį laikotarpį ū</w:t>
      </w:r>
      <w:r w:rsidR="006F71DE">
        <w:rPr>
          <w:sz w:val="24"/>
          <w:szCs w:val="24"/>
        </w:rPr>
        <w:t>kinio inventoriaus likutis</w:t>
      </w:r>
      <w:r>
        <w:rPr>
          <w:sz w:val="24"/>
          <w:szCs w:val="24"/>
        </w:rPr>
        <w:t xml:space="preserve"> sumažėjo</w:t>
      </w:r>
      <w:r w:rsidR="006F71DE">
        <w:rPr>
          <w:sz w:val="24"/>
          <w:szCs w:val="24"/>
        </w:rPr>
        <w:t xml:space="preserve"> </w:t>
      </w:r>
      <w:r w:rsidR="00E713F5">
        <w:rPr>
          <w:sz w:val="24"/>
          <w:szCs w:val="24"/>
        </w:rPr>
        <w:t>– 6</w:t>
      </w:r>
      <w:r w:rsidR="00E27D0F">
        <w:rPr>
          <w:sz w:val="24"/>
          <w:szCs w:val="24"/>
        </w:rPr>
        <w:t>.</w:t>
      </w:r>
      <w:r w:rsidR="00E713F5">
        <w:rPr>
          <w:sz w:val="24"/>
          <w:szCs w:val="24"/>
        </w:rPr>
        <w:t>529,89 Eu</w:t>
      </w:r>
      <w:r>
        <w:rPr>
          <w:sz w:val="24"/>
          <w:szCs w:val="24"/>
        </w:rPr>
        <w:t>r , kadangi i</w:t>
      </w:r>
      <w:r w:rsidR="00E27D0F">
        <w:rPr>
          <w:sz w:val="24"/>
          <w:szCs w:val="24"/>
        </w:rPr>
        <w:t>nventorius atiduotas naudojimui, perkeltas į nebalansinę sąskaitą.</w:t>
      </w:r>
      <w:r>
        <w:rPr>
          <w:sz w:val="24"/>
          <w:szCs w:val="24"/>
        </w:rPr>
        <w:t xml:space="preserve"> </w:t>
      </w:r>
    </w:p>
    <w:p w:rsidR="0019699D" w:rsidRPr="0019699D" w:rsidRDefault="00261AA2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</w:t>
      </w:r>
      <w:r w:rsidR="0019699D" w:rsidRPr="0019699D">
        <w:rPr>
          <w:b/>
          <w:sz w:val="24"/>
          <w:szCs w:val="24"/>
        </w:rPr>
        <w:t>5</w:t>
      </w:r>
      <w:r>
        <w:rPr>
          <w:sz w:val="24"/>
          <w:szCs w:val="24"/>
        </w:rPr>
        <w:t>.</w:t>
      </w:r>
      <w:r w:rsidR="008C008B">
        <w:rPr>
          <w:sz w:val="24"/>
          <w:szCs w:val="24"/>
        </w:rPr>
        <w:t xml:space="preserve"> </w:t>
      </w:r>
      <w:r w:rsidR="008C008B" w:rsidRPr="008C008B">
        <w:rPr>
          <w:b/>
          <w:sz w:val="24"/>
          <w:szCs w:val="24"/>
        </w:rPr>
        <w:t>Išankstiniai apmokėjimai</w:t>
      </w:r>
      <w:r w:rsidR="008C008B">
        <w:rPr>
          <w:b/>
          <w:sz w:val="24"/>
          <w:szCs w:val="24"/>
        </w:rPr>
        <w:t xml:space="preserve"> -</w:t>
      </w:r>
      <w:r w:rsidR="008C008B">
        <w:rPr>
          <w:sz w:val="24"/>
          <w:szCs w:val="24"/>
        </w:rPr>
        <w:t xml:space="preserve"> 594,32</w:t>
      </w:r>
      <w:r w:rsidR="0019699D" w:rsidRPr="0019699D">
        <w:rPr>
          <w:sz w:val="24"/>
          <w:szCs w:val="24"/>
        </w:rPr>
        <w:t xml:space="preserve"> Eur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išankstiniai apmokėjimai tiekėjams</w:t>
      </w:r>
      <w:r w:rsidR="008C008B">
        <w:rPr>
          <w:sz w:val="24"/>
          <w:szCs w:val="24"/>
        </w:rPr>
        <w:t xml:space="preserve"> už vadovėlius – 316,20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ateinanč</w:t>
      </w:r>
      <w:r w:rsidR="008C008B">
        <w:rPr>
          <w:sz w:val="24"/>
          <w:szCs w:val="24"/>
        </w:rPr>
        <w:t>ių laikotarpių sąnaudos – 278,12</w:t>
      </w:r>
      <w:r w:rsidR="00FB4BC8">
        <w:rPr>
          <w:sz w:val="24"/>
          <w:szCs w:val="24"/>
        </w:rPr>
        <w:t xml:space="preserve"> Eur, spaudinių prenumerata, transporto draudimas, privalomas sveikatos draudimas už padarytą žalą.</w:t>
      </w:r>
    </w:p>
    <w:p w:rsidR="00CA45B3" w:rsidRDefault="008C008B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</w:t>
      </w:r>
      <w:r w:rsidR="0019699D" w:rsidRPr="0019699D">
        <w:rPr>
          <w:b/>
          <w:sz w:val="24"/>
          <w:szCs w:val="24"/>
        </w:rPr>
        <w:t>6.</w:t>
      </w:r>
      <w:r w:rsidR="0019699D" w:rsidRPr="0019699D">
        <w:rPr>
          <w:sz w:val="24"/>
          <w:szCs w:val="24"/>
        </w:rPr>
        <w:t xml:space="preserve"> </w:t>
      </w:r>
      <w:r w:rsidR="0019699D" w:rsidRPr="00CA45B3">
        <w:rPr>
          <w:b/>
          <w:sz w:val="24"/>
          <w:szCs w:val="24"/>
        </w:rPr>
        <w:t>Per vienerius metus</w:t>
      </w:r>
      <w:r w:rsidR="006A305A" w:rsidRPr="00CA45B3">
        <w:rPr>
          <w:b/>
          <w:sz w:val="24"/>
          <w:szCs w:val="24"/>
        </w:rPr>
        <w:t xml:space="preserve"> gautinos sumos</w:t>
      </w:r>
      <w:r w:rsidR="00CA45B3">
        <w:rPr>
          <w:sz w:val="24"/>
          <w:szCs w:val="24"/>
        </w:rPr>
        <w:t xml:space="preserve"> – 85</w:t>
      </w:r>
      <w:r w:rsidR="00E27D0F">
        <w:rPr>
          <w:sz w:val="24"/>
          <w:szCs w:val="24"/>
        </w:rPr>
        <w:t>.</w:t>
      </w:r>
      <w:r w:rsidR="00CA45B3">
        <w:rPr>
          <w:sz w:val="24"/>
          <w:szCs w:val="24"/>
        </w:rPr>
        <w:t>296,29</w:t>
      </w:r>
      <w:r w:rsidR="00E27D0F">
        <w:rPr>
          <w:sz w:val="24"/>
          <w:szCs w:val="24"/>
        </w:rPr>
        <w:t xml:space="preserve"> Eur.</w:t>
      </w:r>
    </w:p>
    <w:p w:rsidR="00CA45B3" w:rsidRDefault="00CA45B3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CA45B3">
        <w:rPr>
          <w:b/>
          <w:sz w:val="24"/>
          <w:szCs w:val="24"/>
        </w:rPr>
        <w:t>Nr. 7.Gautinos finansavimo sumos</w:t>
      </w:r>
      <w:r w:rsidR="00E27D0F">
        <w:rPr>
          <w:sz w:val="24"/>
          <w:szCs w:val="24"/>
        </w:rPr>
        <w:t xml:space="preserve"> – 319</w:t>
      </w:r>
      <w:r>
        <w:rPr>
          <w:sz w:val="24"/>
          <w:szCs w:val="24"/>
        </w:rPr>
        <w:t xml:space="preserve">,47 Eur iš jų; </w:t>
      </w:r>
    </w:p>
    <w:p w:rsidR="00CA45B3" w:rsidRDefault="00CA45B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133,50 Eur –mokinių nemokamas maitinimas;</w:t>
      </w:r>
    </w:p>
    <w:p w:rsidR="0019699D" w:rsidRPr="0019699D" w:rsidRDefault="00FB4BC8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A45B3">
        <w:rPr>
          <w:sz w:val="24"/>
          <w:szCs w:val="24"/>
        </w:rPr>
        <w:t xml:space="preserve"> 185,97 E</w:t>
      </w:r>
      <w:r>
        <w:rPr>
          <w:sz w:val="24"/>
          <w:szCs w:val="24"/>
        </w:rPr>
        <w:t>ur- kompensacijoms už moksleivių keliones.</w:t>
      </w:r>
      <w:r w:rsidR="0019699D" w:rsidRPr="0019699D">
        <w:rPr>
          <w:sz w:val="24"/>
          <w:szCs w:val="24"/>
        </w:rPr>
        <w:tab/>
      </w:r>
    </w:p>
    <w:p w:rsidR="0019699D" w:rsidRPr="0019699D" w:rsidRDefault="00FB4BC8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Nr. 8.</w:t>
      </w:r>
      <w:r w:rsidR="0019699D" w:rsidRPr="0019699D">
        <w:rPr>
          <w:b/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>Gautinos sumos</w:t>
      </w:r>
      <w:r w:rsidR="006A305A">
        <w:rPr>
          <w:sz w:val="24"/>
          <w:szCs w:val="24"/>
        </w:rPr>
        <w:t xml:space="preserve"> </w:t>
      </w:r>
      <w:r>
        <w:rPr>
          <w:sz w:val="24"/>
          <w:szCs w:val="24"/>
        </w:rPr>
        <w:t>už suteiktas paslaugas – 862,66 Eur. iš jų (32 priemonė)-376,06</w:t>
      </w:r>
      <w:r w:rsidR="0019699D" w:rsidRPr="0019699D">
        <w:rPr>
          <w:sz w:val="24"/>
          <w:szCs w:val="24"/>
        </w:rPr>
        <w:t xml:space="preserve"> Eur</w:t>
      </w:r>
      <w:r>
        <w:rPr>
          <w:sz w:val="24"/>
          <w:szCs w:val="24"/>
        </w:rPr>
        <w:t>, - 486,60 Eur</w:t>
      </w:r>
      <w:r w:rsidR="0019699D" w:rsidRPr="0019699D">
        <w:rPr>
          <w:sz w:val="24"/>
          <w:szCs w:val="24"/>
        </w:rPr>
        <w:t xml:space="preserve"> iš biudžetinių įstaigų.</w:t>
      </w:r>
    </w:p>
    <w:p w:rsidR="0019699D" w:rsidRPr="0019699D" w:rsidRDefault="00FB4BC8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9. </w:t>
      </w:r>
      <w:r w:rsidR="0019699D" w:rsidRPr="0019699D">
        <w:rPr>
          <w:b/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>Suka</w:t>
      </w:r>
      <w:r w:rsidR="00EF0C92">
        <w:rPr>
          <w:sz w:val="24"/>
          <w:szCs w:val="24"/>
        </w:rPr>
        <w:t>uptos g</w:t>
      </w:r>
      <w:r>
        <w:rPr>
          <w:sz w:val="24"/>
          <w:szCs w:val="24"/>
        </w:rPr>
        <w:t>autinos sumos –  84114,16</w:t>
      </w:r>
      <w:r w:rsidR="0019699D" w:rsidRPr="0019699D">
        <w:rPr>
          <w:sz w:val="24"/>
          <w:szCs w:val="24"/>
        </w:rPr>
        <w:t xml:space="preserve"> Eur,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sukauptos atos</w:t>
      </w:r>
      <w:r w:rsidR="006A305A">
        <w:rPr>
          <w:sz w:val="24"/>
          <w:szCs w:val="24"/>
        </w:rPr>
        <w:t>togų rezervo pajamos – 68.162,53</w:t>
      </w:r>
      <w:r w:rsidRPr="0019699D">
        <w:rPr>
          <w:sz w:val="24"/>
          <w:szCs w:val="24"/>
        </w:rPr>
        <w:t xml:space="preserve"> Eur;</w:t>
      </w:r>
    </w:p>
    <w:p w:rsidR="0019699D" w:rsidRDefault="0019699D" w:rsidP="0019699D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 w:rsidRPr="0019699D">
        <w:rPr>
          <w:sz w:val="24"/>
          <w:szCs w:val="24"/>
        </w:rPr>
        <w:t xml:space="preserve">- socialinio draudimo </w:t>
      </w:r>
      <w:r w:rsidR="006A305A">
        <w:rPr>
          <w:sz w:val="24"/>
          <w:szCs w:val="24"/>
        </w:rPr>
        <w:t>įmokos nuo atostogų rezervo 1,45</w:t>
      </w:r>
      <w:r w:rsidR="006A305A">
        <w:rPr>
          <w:sz w:val="24"/>
          <w:szCs w:val="24"/>
          <w:lang w:val="en-US"/>
        </w:rPr>
        <w:t>% - 1.026,08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43451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- skolos susijusios su darbo santykiais, kurios bus apmokėtos iš finansavimo sumų – 7</w:t>
      </w:r>
      <w:r w:rsidR="00381A6B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851,65</w:t>
      </w:r>
      <w:r w:rsidR="0019699D"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sukauptos finansavimo pajamos atsiska</w:t>
      </w:r>
      <w:r w:rsidR="00434513">
        <w:rPr>
          <w:sz w:val="24"/>
          <w:szCs w:val="24"/>
          <w:lang w:val="en-US"/>
        </w:rPr>
        <w:t>itymams su tiekėjais – 2583,19</w:t>
      </w:r>
      <w:r w:rsidR="00381A6B">
        <w:rPr>
          <w:sz w:val="24"/>
          <w:szCs w:val="24"/>
          <w:lang w:val="en-US"/>
        </w:rPr>
        <w:t xml:space="preserve"> </w:t>
      </w:r>
      <w:r w:rsidRPr="0019699D">
        <w:rPr>
          <w:sz w:val="24"/>
          <w:szCs w:val="24"/>
          <w:lang w:val="en-US"/>
        </w:rPr>
        <w:t>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pervestų pajamų už teikiamas paslaugas likutis sa</w:t>
      </w:r>
      <w:r w:rsidR="00434513">
        <w:rPr>
          <w:sz w:val="24"/>
          <w:szCs w:val="24"/>
          <w:lang w:val="en-US"/>
        </w:rPr>
        <w:t>vivaldybės ižde – 4304,74</w:t>
      </w:r>
      <w:r w:rsidRPr="0019699D">
        <w:rPr>
          <w:sz w:val="24"/>
          <w:szCs w:val="24"/>
          <w:lang w:val="en-US"/>
        </w:rPr>
        <w:t xml:space="preserve"> Eur.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 xml:space="preserve">- </w:t>
      </w:r>
      <w:r w:rsidR="00434513">
        <w:rPr>
          <w:sz w:val="24"/>
          <w:szCs w:val="24"/>
          <w:lang w:val="en-US"/>
        </w:rPr>
        <w:t xml:space="preserve"> kompensacija už moksleivių keliones – 185,97</w:t>
      </w:r>
      <w:r w:rsidR="00922187">
        <w:rPr>
          <w:sz w:val="24"/>
          <w:szCs w:val="24"/>
          <w:lang w:val="en-US"/>
        </w:rPr>
        <w:t xml:space="preserve"> </w:t>
      </w:r>
      <w:r w:rsidRPr="0019699D">
        <w:rPr>
          <w:sz w:val="24"/>
          <w:szCs w:val="24"/>
          <w:lang w:val="en-US"/>
        </w:rPr>
        <w:t>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ab/>
      </w:r>
      <w:r w:rsidR="00577BB5">
        <w:rPr>
          <w:b/>
          <w:sz w:val="24"/>
          <w:szCs w:val="24"/>
        </w:rPr>
        <w:t xml:space="preserve">    Nr. 10.</w:t>
      </w:r>
      <w:r w:rsidRPr="0019699D">
        <w:rPr>
          <w:sz w:val="24"/>
          <w:szCs w:val="24"/>
        </w:rPr>
        <w:t xml:space="preserve"> </w:t>
      </w:r>
      <w:r w:rsidRPr="00577BB5">
        <w:rPr>
          <w:b/>
          <w:sz w:val="24"/>
          <w:szCs w:val="24"/>
        </w:rPr>
        <w:t>Pi</w:t>
      </w:r>
      <w:r w:rsidR="00FF5FC9" w:rsidRPr="00577BB5">
        <w:rPr>
          <w:b/>
          <w:sz w:val="24"/>
          <w:szCs w:val="24"/>
        </w:rPr>
        <w:t>ni</w:t>
      </w:r>
      <w:r w:rsidR="00B36402" w:rsidRPr="00577BB5">
        <w:rPr>
          <w:b/>
          <w:sz w:val="24"/>
          <w:szCs w:val="24"/>
        </w:rPr>
        <w:t>gai banko sąskaitose</w:t>
      </w:r>
      <w:r w:rsidR="00577BB5">
        <w:rPr>
          <w:sz w:val="24"/>
          <w:szCs w:val="24"/>
        </w:rPr>
        <w:t xml:space="preserve"> –  14</w:t>
      </w:r>
      <w:r w:rsidR="00381A6B">
        <w:rPr>
          <w:sz w:val="24"/>
          <w:szCs w:val="24"/>
        </w:rPr>
        <w:t>.</w:t>
      </w:r>
      <w:r w:rsidR="00577BB5">
        <w:rPr>
          <w:sz w:val="24"/>
          <w:szCs w:val="24"/>
        </w:rPr>
        <w:t>313,94</w:t>
      </w:r>
      <w:r w:rsidRPr="0019699D">
        <w:rPr>
          <w:sz w:val="24"/>
          <w:szCs w:val="24"/>
        </w:rPr>
        <w:t xml:space="preserve"> Eur, iš jų:</w:t>
      </w: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19699D" w:rsidRPr="0019699D" w:rsidTr="00A50BF5">
        <w:tc>
          <w:tcPr>
            <w:tcW w:w="3118" w:type="dxa"/>
            <w:shd w:val="clear" w:color="auto" w:fill="auto"/>
            <w:vAlign w:val="center"/>
          </w:tcPr>
          <w:p w:rsidR="0019699D" w:rsidRPr="0019699D" w:rsidRDefault="0019699D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699D" w:rsidRPr="0019699D" w:rsidRDefault="00B36402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Likutis 2019</w:t>
            </w:r>
            <w:r w:rsidR="00381A6B">
              <w:rPr>
                <w:b/>
                <w:sz w:val="18"/>
                <w:szCs w:val="18"/>
              </w:rPr>
              <w:t>-06-30</w:t>
            </w:r>
            <w:r w:rsidR="0019699D" w:rsidRPr="0019699D">
              <w:rPr>
                <w:b/>
                <w:sz w:val="18"/>
                <w:szCs w:val="18"/>
              </w:rPr>
              <w:t xml:space="preserve"> Eur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577BB5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1527,75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577BB5" w:rsidP="00577BB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289,61       </w:t>
            </w:r>
          </w:p>
        </w:tc>
      </w:tr>
      <w:tr w:rsidR="00B36402" w:rsidRPr="0019699D" w:rsidTr="00A50BF5">
        <w:tc>
          <w:tcPr>
            <w:tcW w:w="3118" w:type="dxa"/>
            <w:shd w:val="clear" w:color="auto" w:fill="auto"/>
          </w:tcPr>
          <w:p w:rsidR="00B36402" w:rsidRPr="0019699D" w:rsidRDefault="00B36402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B36402" w:rsidRDefault="00577BB5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275,25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FF5FC9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 Sav. biudžeto lėšos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86739B" w:rsidP="0086739B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100,12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86739B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Paramos l.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86739B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475,09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0443FE">
            <w:pPr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lastRenderedPageBreak/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86739B" w:rsidP="0086739B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1949,13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 projekto lėšos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86739B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9696,99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86739B" w:rsidP="0019699D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14313,94</w:t>
            </w:r>
          </w:p>
        </w:tc>
      </w:tr>
    </w:tbl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Ataskaitinio laikotarpio pabaigai kasoje lėšų neturime.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  <w:r w:rsidR="00B30BC9" w:rsidRPr="00B30BC9">
        <w:rPr>
          <w:b/>
          <w:sz w:val="24"/>
          <w:szCs w:val="24"/>
        </w:rPr>
        <w:t>Nr. 11.</w:t>
      </w:r>
      <w:r w:rsidRPr="0019699D">
        <w:rPr>
          <w:b/>
          <w:sz w:val="24"/>
          <w:szCs w:val="24"/>
        </w:rPr>
        <w:t xml:space="preserve"> </w:t>
      </w:r>
      <w:r w:rsidRPr="00B30BC9">
        <w:rPr>
          <w:b/>
          <w:sz w:val="24"/>
          <w:szCs w:val="24"/>
        </w:rPr>
        <w:t>Finansavimo sumų likutis ataskaitinio laik</w:t>
      </w:r>
      <w:r w:rsidR="004232B7" w:rsidRPr="00B30BC9">
        <w:rPr>
          <w:b/>
          <w:sz w:val="24"/>
          <w:szCs w:val="24"/>
        </w:rPr>
        <w:t>otarpio pabaigoje</w:t>
      </w:r>
      <w:r w:rsidR="004232B7">
        <w:rPr>
          <w:sz w:val="24"/>
          <w:szCs w:val="24"/>
        </w:rPr>
        <w:t xml:space="preserve"> –</w:t>
      </w:r>
      <w:r w:rsidR="00B30BC9">
        <w:rPr>
          <w:sz w:val="24"/>
          <w:szCs w:val="24"/>
        </w:rPr>
        <w:t xml:space="preserve"> 1.601.466,20 Eur. </w:t>
      </w:r>
      <w:r w:rsidR="002705FD">
        <w:rPr>
          <w:sz w:val="24"/>
          <w:szCs w:val="24"/>
        </w:rPr>
        <w:t>Finansavimo sumų likutį iš valstybės biudžeto  1.111.651,00 Eur sudaro</w:t>
      </w:r>
      <w:r w:rsidR="00394218">
        <w:rPr>
          <w:sz w:val="24"/>
          <w:szCs w:val="24"/>
        </w:rPr>
        <w:t xml:space="preserve">: </w:t>
      </w:r>
      <w:r w:rsidR="002705FD">
        <w:rPr>
          <w:sz w:val="24"/>
          <w:szCs w:val="24"/>
        </w:rPr>
        <w:t xml:space="preserve"> ilgalaikis materialusis turtas, atsargų likutis, išankstiniai apmokėjimai tiekėj</w:t>
      </w:r>
      <w:r w:rsidR="00394218">
        <w:rPr>
          <w:sz w:val="24"/>
          <w:szCs w:val="24"/>
        </w:rPr>
        <w:t>ams, gautinos finansavimo sumos nemokamas maitinimas, pinigai banko sąskaitose -1.817,36 Eur.</w:t>
      </w:r>
      <w:r w:rsidR="002705FD">
        <w:rPr>
          <w:sz w:val="24"/>
          <w:szCs w:val="24"/>
        </w:rPr>
        <w:t xml:space="preserve"> Finansavimo sumų likutį iš savivaldybės biudžeto </w:t>
      </w:r>
      <w:r w:rsidR="00394218">
        <w:rPr>
          <w:sz w:val="24"/>
          <w:szCs w:val="24"/>
        </w:rPr>
        <w:t>442.601,13 Eur sudaro: ilgalaikis materialusis turtas, atsargos, gautinos finansavimo sumos mokinių kelionės kompensavimui,  pinigai banko sąskaitoje – 100,12. Finansavimo sumų likutį iš Europos Sąjungos 41.330,10 Eur sudaro: ilgalaikis materialusis turtas, pinigai banko sąskaitose -9.696,99 Eur. Finansavimo sumų likutį iš kitų šaltinių -5.884,07 Eur sudaro: ilgalaikis materialusis turtas, atsargos, pinigai banko sąskaitoje -</w:t>
      </w:r>
      <w:r w:rsidR="000F762E">
        <w:rPr>
          <w:sz w:val="24"/>
          <w:szCs w:val="24"/>
        </w:rPr>
        <w:t xml:space="preserve"> </w:t>
      </w:r>
      <w:r w:rsidR="00394218">
        <w:rPr>
          <w:sz w:val="24"/>
          <w:szCs w:val="24"/>
        </w:rPr>
        <w:t>475,09 Eur.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79048D">
        <w:rPr>
          <w:b/>
          <w:sz w:val="24"/>
          <w:szCs w:val="24"/>
        </w:rPr>
        <w:t xml:space="preserve">               </w:t>
      </w:r>
      <w:r w:rsidR="0079048D">
        <w:rPr>
          <w:b/>
          <w:sz w:val="24"/>
          <w:szCs w:val="24"/>
        </w:rPr>
        <w:t xml:space="preserve"> </w:t>
      </w:r>
      <w:r w:rsidR="0079048D" w:rsidRPr="0079048D">
        <w:rPr>
          <w:b/>
          <w:sz w:val="24"/>
          <w:szCs w:val="24"/>
        </w:rPr>
        <w:t xml:space="preserve">Nr. </w:t>
      </w:r>
      <w:r w:rsidR="0079048D">
        <w:rPr>
          <w:b/>
          <w:sz w:val="24"/>
          <w:szCs w:val="24"/>
        </w:rPr>
        <w:t xml:space="preserve"> </w:t>
      </w:r>
      <w:r w:rsidR="0079048D" w:rsidRPr="0079048D">
        <w:rPr>
          <w:b/>
          <w:color w:val="000000"/>
          <w:sz w:val="24"/>
          <w:szCs w:val="24"/>
        </w:rPr>
        <w:t>12</w:t>
      </w:r>
      <w:r w:rsidRPr="0079048D">
        <w:rPr>
          <w:b/>
          <w:color w:val="000000"/>
          <w:sz w:val="24"/>
          <w:szCs w:val="24"/>
        </w:rPr>
        <w:t xml:space="preserve">. </w:t>
      </w:r>
      <w:r w:rsidR="00F10590" w:rsidRPr="0079048D">
        <w:rPr>
          <w:b/>
          <w:color w:val="000000"/>
          <w:sz w:val="24"/>
          <w:szCs w:val="24"/>
        </w:rPr>
        <w:t>Įsipareigojimai</w:t>
      </w:r>
      <w:r w:rsidR="0079048D">
        <w:rPr>
          <w:color w:val="000000"/>
          <w:sz w:val="24"/>
          <w:szCs w:val="24"/>
        </w:rPr>
        <w:t xml:space="preserve"> – 79.914,03</w:t>
      </w:r>
      <w:r w:rsidR="00F10590">
        <w:rPr>
          <w:color w:val="000000"/>
          <w:sz w:val="24"/>
          <w:szCs w:val="24"/>
        </w:rPr>
        <w:t xml:space="preserve"> </w:t>
      </w:r>
      <w:r w:rsidR="00381A6B">
        <w:rPr>
          <w:color w:val="000000"/>
          <w:sz w:val="24"/>
          <w:szCs w:val="24"/>
        </w:rPr>
        <w:t>Eur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79048D">
        <w:rPr>
          <w:b/>
          <w:sz w:val="24"/>
          <w:szCs w:val="24"/>
        </w:rPr>
        <w:t xml:space="preserve"> Nr. 13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Tiekėjams mokėtinos sumos - kreditinis įsiskolinimas ataskaitinio laikotarpio pabaigoje pagal gautas prekių ir paslaugų sąskaitas –</w:t>
      </w:r>
      <w:r w:rsidR="0079048D">
        <w:rPr>
          <w:sz w:val="24"/>
          <w:szCs w:val="24"/>
        </w:rPr>
        <w:t xml:space="preserve"> faktūras iš tiekėjų – 2.687,80 </w:t>
      </w:r>
      <w:r w:rsidRPr="0019699D">
        <w:rPr>
          <w:sz w:val="24"/>
          <w:szCs w:val="24"/>
        </w:rPr>
        <w:t xml:space="preserve">Eur.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79048D">
        <w:rPr>
          <w:b/>
          <w:sz w:val="24"/>
          <w:szCs w:val="24"/>
        </w:rPr>
        <w:t xml:space="preserve"> Nr. 14.</w:t>
      </w:r>
      <w:r w:rsidRPr="0019699D">
        <w:rPr>
          <w:sz w:val="24"/>
          <w:szCs w:val="24"/>
        </w:rPr>
        <w:t xml:space="preserve"> su darbo santykiais su</w:t>
      </w:r>
      <w:r w:rsidR="0040203C">
        <w:rPr>
          <w:sz w:val="24"/>
          <w:szCs w:val="24"/>
        </w:rPr>
        <w:t>s</w:t>
      </w:r>
      <w:r w:rsidR="0079048D">
        <w:rPr>
          <w:sz w:val="24"/>
          <w:szCs w:val="24"/>
        </w:rPr>
        <w:t>iję įsipareigojimai – 7851,65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0A609B">
        <w:rPr>
          <w:b/>
          <w:sz w:val="24"/>
          <w:szCs w:val="24"/>
        </w:rPr>
        <w:t xml:space="preserve"> Nr. 15.</w:t>
      </w:r>
      <w:r w:rsidRPr="0019699D">
        <w:rPr>
          <w:sz w:val="24"/>
          <w:szCs w:val="24"/>
        </w:rPr>
        <w:t xml:space="preserve"> Sukauptos mokėti</w:t>
      </w:r>
      <w:r w:rsidR="0040203C">
        <w:rPr>
          <w:sz w:val="24"/>
          <w:szCs w:val="24"/>
        </w:rPr>
        <w:t>n</w:t>
      </w:r>
      <w:r w:rsidR="0079048D">
        <w:rPr>
          <w:sz w:val="24"/>
          <w:szCs w:val="24"/>
        </w:rPr>
        <w:t>os sumos – 69.374,58</w:t>
      </w:r>
      <w:r w:rsidRPr="0019699D">
        <w:rPr>
          <w:sz w:val="24"/>
          <w:szCs w:val="24"/>
        </w:rPr>
        <w:t xml:space="preserve"> Eur,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0A609B">
        <w:rPr>
          <w:b/>
          <w:sz w:val="24"/>
          <w:szCs w:val="24"/>
        </w:rPr>
        <w:t xml:space="preserve"> Nr. 16.</w:t>
      </w:r>
      <w:r w:rsidRPr="0019699D">
        <w:rPr>
          <w:b/>
          <w:sz w:val="24"/>
          <w:szCs w:val="24"/>
        </w:rPr>
        <w:t xml:space="preserve"> </w:t>
      </w:r>
      <w:r w:rsidR="0079048D">
        <w:rPr>
          <w:sz w:val="24"/>
          <w:szCs w:val="24"/>
        </w:rPr>
        <w:t>Grynasis turtas – 10.271,69</w:t>
      </w:r>
      <w:r w:rsidRPr="0019699D">
        <w:rPr>
          <w:sz w:val="24"/>
          <w:szCs w:val="24"/>
        </w:rPr>
        <w:t xml:space="preserve"> Eur, gautas einamojo ataskaitini</w:t>
      </w:r>
      <w:r w:rsidR="0040203C">
        <w:rPr>
          <w:sz w:val="24"/>
          <w:szCs w:val="24"/>
        </w:rPr>
        <w:t>o</w:t>
      </w:r>
      <w:r w:rsidR="0079048D">
        <w:rPr>
          <w:sz w:val="24"/>
          <w:szCs w:val="24"/>
        </w:rPr>
        <w:t xml:space="preserve"> laikotarpio perviršis – 3.646,53</w:t>
      </w:r>
      <w:r w:rsidR="0040203C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>Eur, susumavus su p</w:t>
      </w:r>
      <w:r w:rsidR="0040203C">
        <w:rPr>
          <w:sz w:val="24"/>
          <w:szCs w:val="24"/>
        </w:rPr>
        <w:t>erviršiu metų pradžioje 6.625,16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Veiklos rezultatų ataskaitoje </w:t>
      </w:r>
      <w:r w:rsidRPr="0019699D">
        <w:rPr>
          <w:sz w:val="24"/>
          <w:szCs w:val="24"/>
        </w:rPr>
        <w:t>(3-iojo VSAFAS 2 priedas) paskutinei ataskaitinio laikotarpio dienai pateikiami šie duomenys: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16.</w:t>
      </w:r>
      <w:r w:rsidRPr="0019699D">
        <w:rPr>
          <w:sz w:val="24"/>
          <w:szCs w:val="24"/>
        </w:rPr>
        <w:t xml:space="preserve"> Ataskaitinio laikotarpio pabaigai pagrindinės vei</w:t>
      </w:r>
      <w:r w:rsidR="00171946">
        <w:rPr>
          <w:sz w:val="24"/>
          <w:szCs w:val="24"/>
        </w:rPr>
        <w:t>klos pajamos sudaro 709.521,30</w:t>
      </w:r>
      <w:r w:rsidRPr="0019699D">
        <w:rPr>
          <w:sz w:val="24"/>
          <w:szCs w:val="24"/>
        </w:rPr>
        <w:t xml:space="preserve"> Eur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>17.</w:t>
      </w:r>
      <w:r w:rsidRPr="0019699D">
        <w:rPr>
          <w:sz w:val="24"/>
          <w:szCs w:val="24"/>
        </w:rPr>
        <w:t xml:space="preserve"> Pagrindinės </w:t>
      </w:r>
      <w:r w:rsidR="00171946">
        <w:rPr>
          <w:sz w:val="24"/>
          <w:szCs w:val="24"/>
        </w:rPr>
        <w:t>veiklos kitos pajamos – 13.317,82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18. </w:t>
      </w:r>
      <w:r w:rsidRPr="0019699D">
        <w:rPr>
          <w:sz w:val="24"/>
          <w:szCs w:val="24"/>
        </w:rPr>
        <w:t>Pagrindin</w:t>
      </w:r>
      <w:r w:rsidR="00171946">
        <w:rPr>
          <w:sz w:val="24"/>
          <w:szCs w:val="24"/>
        </w:rPr>
        <w:t>ės veiklos sąnaudos – 705</w:t>
      </w:r>
      <w:r w:rsidR="00381A6B">
        <w:rPr>
          <w:sz w:val="24"/>
          <w:szCs w:val="24"/>
        </w:rPr>
        <w:t>.</w:t>
      </w:r>
      <w:r w:rsidR="00171946">
        <w:rPr>
          <w:sz w:val="24"/>
          <w:szCs w:val="24"/>
        </w:rPr>
        <w:t>874,77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Pr="0019699D">
        <w:rPr>
          <w:b/>
          <w:sz w:val="24"/>
          <w:szCs w:val="24"/>
        </w:rPr>
        <w:t xml:space="preserve">19. </w:t>
      </w:r>
      <w:r w:rsidR="008A3781">
        <w:rPr>
          <w:sz w:val="24"/>
          <w:szCs w:val="24"/>
        </w:rPr>
        <w:t>Gry</w:t>
      </w:r>
      <w:r w:rsidR="00171946">
        <w:rPr>
          <w:sz w:val="24"/>
          <w:szCs w:val="24"/>
        </w:rPr>
        <w:t>nasis perviršis – 3</w:t>
      </w:r>
      <w:r w:rsidR="00381A6B">
        <w:rPr>
          <w:sz w:val="24"/>
          <w:szCs w:val="24"/>
        </w:rPr>
        <w:t>.</w:t>
      </w:r>
      <w:r w:rsidR="00171946">
        <w:rPr>
          <w:sz w:val="24"/>
          <w:szCs w:val="24"/>
        </w:rPr>
        <w:t>646,53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8A3781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Perviršis</w:t>
      </w:r>
      <w:r w:rsidR="0019699D" w:rsidRPr="0019699D">
        <w:rPr>
          <w:sz w:val="24"/>
          <w:szCs w:val="24"/>
        </w:rPr>
        <w:t xml:space="preserve"> susidarė iš pagrindinės veiklos gautų pajamų, atėmus pagrindinės veiklos sąnaudas.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272153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Direktorė   </w:t>
      </w:r>
      <w:r w:rsidR="00272153">
        <w:rPr>
          <w:sz w:val="24"/>
          <w:szCs w:val="24"/>
        </w:rPr>
        <w:t xml:space="preserve">                                                                                      Lijana Giedraitienė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                                                              </w:t>
      </w:r>
      <w:r w:rsidR="00272153">
        <w:rPr>
          <w:sz w:val="24"/>
          <w:szCs w:val="24"/>
        </w:rPr>
        <w:t xml:space="preserve">            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Vyr. buhalterė                                                     </w:t>
      </w:r>
      <w:r w:rsidR="00272153">
        <w:rPr>
          <w:sz w:val="24"/>
          <w:szCs w:val="24"/>
        </w:rPr>
        <w:t xml:space="preserve">                            </w:t>
      </w:r>
      <w:r w:rsidRPr="0019699D">
        <w:rPr>
          <w:sz w:val="24"/>
          <w:szCs w:val="24"/>
        </w:rPr>
        <w:t xml:space="preserve"> Danutė Nacionienė</w:t>
      </w:r>
    </w:p>
    <w:p w:rsidR="00BD2B3C" w:rsidRDefault="0019699D" w:rsidP="0019699D">
      <w:pPr>
        <w:pStyle w:val="HTMLiankstoformatuotas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b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</w:p>
    <w:p w:rsidR="008F07B3" w:rsidRDefault="008F07B3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332" w:rsidRPr="004E04D8" w:rsidRDefault="008A6483" w:rsidP="00132757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6D5D96">
        <w:rPr>
          <w:rFonts w:ascii="Times New Roman" w:hAnsi="Times New Roman" w:cs="Times New Roman"/>
          <w:sz w:val="24"/>
          <w:szCs w:val="24"/>
        </w:rPr>
        <w:tab/>
      </w:r>
      <w:r w:rsidR="00321DE9" w:rsidRPr="00BE6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CCD" w:rsidRDefault="00B739D6" w:rsidP="005C7AE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3B7CCD" w:rsidSect="00CB3F0F">
      <w:headerReference w:type="even" r:id="rId8"/>
      <w:headerReference w:type="default" r:id="rId9"/>
      <w:headerReference w:type="first" r:id="rId10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529" w:rsidRDefault="00B91529">
      <w:r>
        <w:separator/>
      </w:r>
    </w:p>
  </w:endnote>
  <w:endnote w:type="continuationSeparator" w:id="0">
    <w:p w:rsidR="00B91529" w:rsidRDefault="00B9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529" w:rsidRDefault="00B91529">
      <w:r>
        <w:separator/>
      </w:r>
    </w:p>
  </w:footnote>
  <w:footnote w:type="continuationSeparator" w:id="0">
    <w:p w:rsidR="00B91529" w:rsidRDefault="00B9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50BF5" w:rsidRDefault="00A50B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82389">
      <w:rPr>
        <w:rStyle w:val="Puslapionumeris"/>
        <w:noProof/>
      </w:rPr>
      <w:t>4</w:t>
    </w:r>
    <w:r>
      <w:rPr>
        <w:rStyle w:val="Puslapionumeris"/>
      </w:rPr>
      <w:fldChar w:fldCharType="end"/>
    </w:r>
  </w:p>
  <w:p w:rsidR="00A50BF5" w:rsidRDefault="00A50BF5" w:rsidP="0017194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 wp14:anchorId="5284EB53" wp14:editId="5044B069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 wp14:anchorId="76307D24" wp14:editId="3D3DB57B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 w:rsidP="00686CD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A50BF5" w:rsidRPr="00686CDF" w:rsidRDefault="00A50BF5" w:rsidP="00686CDF">
    <w:pPr>
      <w:spacing w:after="40"/>
      <w:jc w:val="center"/>
      <w:rPr>
        <w:b/>
        <w:sz w:val="28"/>
        <w:szCs w:val="28"/>
      </w:rPr>
    </w:pPr>
    <w:r>
      <w:rPr>
        <w:szCs w:val="22"/>
      </w:rPr>
      <w:t xml:space="preserve"> B</w:t>
    </w:r>
    <w:r w:rsidRPr="00E63F6C">
      <w:rPr>
        <w:szCs w:val="22"/>
      </w:rPr>
      <w:t>iudžetinė įstaiga, K.Kalinausko g. 17, LT-76281 Šiauliai, tel. (8 41) 52 46 12,</w:t>
    </w:r>
  </w:p>
  <w:p w:rsidR="00A50BF5" w:rsidRPr="00E63F6C" w:rsidRDefault="00A50BF5" w:rsidP="002C0ACE">
    <w:pPr>
      <w:jc w:val="center"/>
      <w:rPr>
        <w:szCs w:val="22"/>
      </w:rPr>
    </w:pPr>
    <w:r w:rsidRPr="00E63F6C">
      <w:rPr>
        <w:szCs w:val="22"/>
      </w:rPr>
      <w:t>faks. (8</w:t>
    </w:r>
    <w:r>
      <w:rPr>
        <w:szCs w:val="22"/>
      </w:rPr>
      <w:t xml:space="preserve"> 41) 52 46 12, el.p. sanatorinem@gmail.com </w:t>
    </w:r>
    <w:r w:rsidRPr="00E63F6C">
      <w:rPr>
        <w:szCs w:val="22"/>
      </w:rPr>
      <w:t xml:space="preserve"> </w:t>
    </w:r>
  </w:p>
  <w:p w:rsidR="00A50BF5" w:rsidRPr="00E63F6C" w:rsidRDefault="00A50BF5" w:rsidP="002C0ACE">
    <w:pPr>
      <w:jc w:val="center"/>
      <w:rPr>
        <w:szCs w:val="22"/>
      </w:rPr>
    </w:pPr>
    <w:r w:rsidRPr="00E63F6C">
      <w:rPr>
        <w:szCs w:val="22"/>
      </w:rPr>
      <w:t xml:space="preserve">Duomenys kaupiami ir saugomi Juridinių asmenų registre, kodas 190983964   </w:t>
    </w:r>
  </w:p>
  <w:p w:rsidR="00A50BF5" w:rsidRPr="007861B6" w:rsidRDefault="00A50BF5" w:rsidP="002C0ACE">
    <w:pPr>
      <w:jc w:val="center"/>
      <w:rPr>
        <w:color w:val="000000"/>
        <w:sz w:val="14"/>
      </w:rPr>
    </w:pPr>
  </w:p>
  <w:p w:rsidR="00A50BF5" w:rsidRDefault="00A50BF5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 w15:restartNumberingAfterBreak="0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 w15:restartNumberingAfterBreak="0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6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7" w15:restartNumberingAfterBreak="0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8" w15:restartNumberingAfterBreak="0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9" w15:restartNumberingAfterBreak="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2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3" w15:restartNumberingAfterBreak="0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6"/>
  </w:num>
  <w:num w:numId="6">
    <w:abstractNumId w:val="4"/>
  </w:num>
  <w:num w:numId="7">
    <w:abstractNumId w:val="21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5"/>
  </w:num>
  <w:num w:numId="14">
    <w:abstractNumId w:val="20"/>
  </w:num>
  <w:num w:numId="15">
    <w:abstractNumId w:val="17"/>
  </w:num>
  <w:num w:numId="16">
    <w:abstractNumId w:val="19"/>
  </w:num>
  <w:num w:numId="17">
    <w:abstractNumId w:val="23"/>
  </w:num>
  <w:num w:numId="18">
    <w:abstractNumId w:val="10"/>
  </w:num>
  <w:num w:numId="19">
    <w:abstractNumId w:val="14"/>
  </w:num>
  <w:num w:numId="20">
    <w:abstractNumId w:val="18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07"/>
    <w:rsid w:val="00000F10"/>
    <w:rsid w:val="000019EA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204F4"/>
    <w:rsid w:val="000219F8"/>
    <w:rsid w:val="00022A3F"/>
    <w:rsid w:val="000239BD"/>
    <w:rsid w:val="00023B4D"/>
    <w:rsid w:val="00030C9F"/>
    <w:rsid w:val="00031D72"/>
    <w:rsid w:val="0003380E"/>
    <w:rsid w:val="000372F5"/>
    <w:rsid w:val="00042CCF"/>
    <w:rsid w:val="00042EDB"/>
    <w:rsid w:val="00045343"/>
    <w:rsid w:val="00045998"/>
    <w:rsid w:val="00046B87"/>
    <w:rsid w:val="00050116"/>
    <w:rsid w:val="0005299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1FC1"/>
    <w:rsid w:val="000733B6"/>
    <w:rsid w:val="00074C74"/>
    <w:rsid w:val="0007616C"/>
    <w:rsid w:val="000762FF"/>
    <w:rsid w:val="00080C05"/>
    <w:rsid w:val="00081876"/>
    <w:rsid w:val="000823D1"/>
    <w:rsid w:val="00083273"/>
    <w:rsid w:val="00083ED3"/>
    <w:rsid w:val="00084556"/>
    <w:rsid w:val="00084BFD"/>
    <w:rsid w:val="0009069A"/>
    <w:rsid w:val="00091165"/>
    <w:rsid w:val="000912D9"/>
    <w:rsid w:val="000913F5"/>
    <w:rsid w:val="000917AE"/>
    <w:rsid w:val="000943F3"/>
    <w:rsid w:val="000968C0"/>
    <w:rsid w:val="000A0686"/>
    <w:rsid w:val="000A298B"/>
    <w:rsid w:val="000A4244"/>
    <w:rsid w:val="000A4706"/>
    <w:rsid w:val="000A4769"/>
    <w:rsid w:val="000A609B"/>
    <w:rsid w:val="000A6656"/>
    <w:rsid w:val="000A7FD0"/>
    <w:rsid w:val="000B0B4B"/>
    <w:rsid w:val="000B0FB9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4EC4"/>
    <w:rsid w:val="000D7A62"/>
    <w:rsid w:val="000E0B98"/>
    <w:rsid w:val="000E14D0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0F762E"/>
    <w:rsid w:val="00100098"/>
    <w:rsid w:val="001052DC"/>
    <w:rsid w:val="00105D76"/>
    <w:rsid w:val="001069B7"/>
    <w:rsid w:val="001115E6"/>
    <w:rsid w:val="00114887"/>
    <w:rsid w:val="00115FF3"/>
    <w:rsid w:val="00126FF4"/>
    <w:rsid w:val="00132757"/>
    <w:rsid w:val="00132C8A"/>
    <w:rsid w:val="00133E4B"/>
    <w:rsid w:val="0013503C"/>
    <w:rsid w:val="0013521B"/>
    <w:rsid w:val="00135DBF"/>
    <w:rsid w:val="001378A2"/>
    <w:rsid w:val="00141919"/>
    <w:rsid w:val="0014320D"/>
    <w:rsid w:val="00144881"/>
    <w:rsid w:val="00146170"/>
    <w:rsid w:val="00147694"/>
    <w:rsid w:val="0015049A"/>
    <w:rsid w:val="00151338"/>
    <w:rsid w:val="0015133B"/>
    <w:rsid w:val="00151383"/>
    <w:rsid w:val="00151BD8"/>
    <w:rsid w:val="001525B8"/>
    <w:rsid w:val="00153630"/>
    <w:rsid w:val="00153F3C"/>
    <w:rsid w:val="00155AFA"/>
    <w:rsid w:val="00156B6D"/>
    <w:rsid w:val="00157CA4"/>
    <w:rsid w:val="00160CCD"/>
    <w:rsid w:val="0016167F"/>
    <w:rsid w:val="0016506C"/>
    <w:rsid w:val="0016663E"/>
    <w:rsid w:val="00166C0D"/>
    <w:rsid w:val="00167C64"/>
    <w:rsid w:val="00167F80"/>
    <w:rsid w:val="0017098B"/>
    <w:rsid w:val="00171946"/>
    <w:rsid w:val="001721AA"/>
    <w:rsid w:val="001723D9"/>
    <w:rsid w:val="00172FCF"/>
    <w:rsid w:val="00174B4C"/>
    <w:rsid w:val="00174C44"/>
    <w:rsid w:val="0017509A"/>
    <w:rsid w:val="00175274"/>
    <w:rsid w:val="0017661C"/>
    <w:rsid w:val="00180E5D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9699D"/>
    <w:rsid w:val="001A0CA8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30C0"/>
    <w:rsid w:val="001C345F"/>
    <w:rsid w:val="001C37CE"/>
    <w:rsid w:val="001C4092"/>
    <w:rsid w:val="001C4BD3"/>
    <w:rsid w:val="001C6E0C"/>
    <w:rsid w:val="001D5260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2A98"/>
    <w:rsid w:val="001F31BD"/>
    <w:rsid w:val="001F66A1"/>
    <w:rsid w:val="001F7D17"/>
    <w:rsid w:val="0020156C"/>
    <w:rsid w:val="002037E8"/>
    <w:rsid w:val="00206288"/>
    <w:rsid w:val="00210A03"/>
    <w:rsid w:val="002123A4"/>
    <w:rsid w:val="00213C0F"/>
    <w:rsid w:val="00215B1D"/>
    <w:rsid w:val="0021620A"/>
    <w:rsid w:val="00221CD5"/>
    <w:rsid w:val="00222FB7"/>
    <w:rsid w:val="00224B1F"/>
    <w:rsid w:val="00224F1F"/>
    <w:rsid w:val="00225D3F"/>
    <w:rsid w:val="00227F79"/>
    <w:rsid w:val="00230986"/>
    <w:rsid w:val="00230EF6"/>
    <w:rsid w:val="00231A1D"/>
    <w:rsid w:val="00231D85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4650"/>
    <w:rsid w:val="00255261"/>
    <w:rsid w:val="00255D4F"/>
    <w:rsid w:val="00256A38"/>
    <w:rsid w:val="00257BEF"/>
    <w:rsid w:val="00257E91"/>
    <w:rsid w:val="00260A5A"/>
    <w:rsid w:val="00261AA2"/>
    <w:rsid w:val="00267BCA"/>
    <w:rsid w:val="00267CF4"/>
    <w:rsid w:val="002705FD"/>
    <w:rsid w:val="00270B3C"/>
    <w:rsid w:val="00270F70"/>
    <w:rsid w:val="0027205B"/>
    <w:rsid w:val="00272153"/>
    <w:rsid w:val="002766E8"/>
    <w:rsid w:val="00280C7B"/>
    <w:rsid w:val="00281D9E"/>
    <w:rsid w:val="00281DF6"/>
    <w:rsid w:val="00285564"/>
    <w:rsid w:val="002864A8"/>
    <w:rsid w:val="0028763A"/>
    <w:rsid w:val="002908D3"/>
    <w:rsid w:val="00291981"/>
    <w:rsid w:val="00294095"/>
    <w:rsid w:val="00294189"/>
    <w:rsid w:val="00294E76"/>
    <w:rsid w:val="002A0435"/>
    <w:rsid w:val="002A3ABC"/>
    <w:rsid w:val="002A3CE2"/>
    <w:rsid w:val="002A3F14"/>
    <w:rsid w:val="002A4AAE"/>
    <w:rsid w:val="002A4D78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0530"/>
    <w:rsid w:val="002D0A48"/>
    <w:rsid w:val="002D17B4"/>
    <w:rsid w:val="002D22B0"/>
    <w:rsid w:val="002D358E"/>
    <w:rsid w:val="002D516E"/>
    <w:rsid w:val="002D6DD8"/>
    <w:rsid w:val="002D76F7"/>
    <w:rsid w:val="002E718B"/>
    <w:rsid w:val="002E71CA"/>
    <w:rsid w:val="002F091E"/>
    <w:rsid w:val="002F53DF"/>
    <w:rsid w:val="002F7088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7542"/>
    <w:rsid w:val="0031018B"/>
    <w:rsid w:val="00311158"/>
    <w:rsid w:val="00311A53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5947"/>
    <w:rsid w:val="0032628C"/>
    <w:rsid w:val="00327237"/>
    <w:rsid w:val="003307CB"/>
    <w:rsid w:val="00332451"/>
    <w:rsid w:val="0033540E"/>
    <w:rsid w:val="0034114E"/>
    <w:rsid w:val="003416B4"/>
    <w:rsid w:val="0034286C"/>
    <w:rsid w:val="00342FF8"/>
    <w:rsid w:val="0034469E"/>
    <w:rsid w:val="00344770"/>
    <w:rsid w:val="003468DE"/>
    <w:rsid w:val="00346A7B"/>
    <w:rsid w:val="00346BB6"/>
    <w:rsid w:val="00346BD4"/>
    <w:rsid w:val="00346C43"/>
    <w:rsid w:val="003471D7"/>
    <w:rsid w:val="0035140D"/>
    <w:rsid w:val="00354510"/>
    <w:rsid w:val="00354E68"/>
    <w:rsid w:val="003557D1"/>
    <w:rsid w:val="0036028C"/>
    <w:rsid w:val="003609D5"/>
    <w:rsid w:val="00364F08"/>
    <w:rsid w:val="00367EBC"/>
    <w:rsid w:val="0037397E"/>
    <w:rsid w:val="00373C5E"/>
    <w:rsid w:val="0037416F"/>
    <w:rsid w:val="00374D59"/>
    <w:rsid w:val="00377E4A"/>
    <w:rsid w:val="00380737"/>
    <w:rsid w:val="003812F0"/>
    <w:rsid w:val="00381A6B"/>
    <w:rsid w:val="003909C0"/>
    <w:rsid w:val="003923F2"/>
    <w:rsid w:val="003928E8"/>
    <w:rsid w:val="00393689"/>
    <w:rsid w:val="00394218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E7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F011D"/>
    <w:rsid w:val="003F12AC"/>
    <w:rsid w:val="003F28E8"/>
    <w:rsid w:val="003F42B3"/>
    <w:rsid w:val="003F4817"/>
    <w:rsid w:val="003F537F"/>
    <w:rsid w:val="003F7156"/>
    <w:rsid w:val="003F7631"/>
    <w:rsid w:val="003F7AC4"/>
    <w:rsid w:val="003F7DFC"/>
    <w:rsid w:val="00400351"/>
    <w:rsid w:val="004004BD"/>
    <w:rsid w:val="0040153D"/>
    <w:rsid w:val="0040203C"/>
    <w:rsid w:val="0040380D"/>
    <w:rsid w:val="00404385"/>
    <w:rsid w:val="0040468C"/>
    <w:rsid w:val="004050C1"/>
    <w:rsid w:val="0040535A"/>
    <w:rsid w:val="004064A8"/>
    <w:rsid w:val="00407AC6"/>
    <w:rsid w:val="004125D7"/>
    <w:rsid w:val="00413FA0"/>
    <w:rsid w:val="00414B9B"/>
    <w:rsid w:val="00415942"/>
    <w:rsid w:val="0041683A"/>
    <w:rsid w:val="0041799F"/>
    <w:rsid w:val="00417B66"/>
    <w:rsid w:val="00417BBC"/>
    <w:rsid w:val="0042024C"/>
    <w:rsid w:val="00421023"/>
    <w:rsid w:val="004232B7"/>
    <w:rsid w:val="004259ED"/>
    <w:rsid w:val="00425E6F"/>
    <w:rsid w:val="0042629A"/>
    <w:rsid w:val="004270FB"/>
    <w:rsid w:val="004279B9"/>
    <w:rsid w:val="00427EEA"/>
    <w:rsid w:val="00430481"/>
    <w:rsid w:val="00430E2F"/>
    <w:rsid w:val="0043166E"/>
    <w:rsid w:val="00431704"/>
    <w:rsid w:val="00431827"/>
    <w:rsid w:val="00431F04"/>
    <w:rsid w:val="00433CEA"/>
    <w:rsid w:val="00433DE1"/>
    <w:rsid w:val="00434513"/>
    <w:rsid w:val="00440CAE"/>
    <w:rsid w:val="00441918"/>
    <w:rsid w:val="0044462A"/>
    <w:rsid w:val="00444785"/>
    <w:rsid w:val="00447ACF"/>
    <w:rsid w:val="00447B2D"/>
    <w:rsid w:val="00447D2B"/>
    <w:rsid w:val="00451959"/>
    <w:rsid w:val="0045284B"/>
    <w:rsid w:val="00452C4A"/>
    <w:rsid w:val="00452ED8"/>
    <w:rsid w:val="00455D4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71352"/>
    <w:rsid w:val="00472C88"/>
    <w:rsid w:val="00475D3E"/>
    <w:rsid w:val="00476D77"/>
    <w:rsid w:val="004809C0"/>
    <w:rsid w:val="00481292"/>
    <w:rsid w:val="00483C77"/>
    <w:rsid w:val="00484009"/>
    <w:rsid w:val="004845B6"/>
    <w:rsid w:val="0048732D"/>
    <w:rsid w:val="00487AD7"/>
    <w:rsid w:val="00490E86"/>
    <w:rsid w:val="004949C6"/>
    <w:rsid w:val="004955AF"/>
    <w:rsid w:val="00497D7A"/>
    <w:rsid w:val="00497F2C"/>
    <w:rsid w:val="004A0D26"/>
    <w:rsid w:val="004A3D82"/>
    <w:rsid w:val="004A5FF3"/>
    <w:rsid w:val="004A740F"/>
    <w:rsid w:val="004A7482"/>
    <w:rsid w:val="004A7894"/>
    <w:rsid w:val="004A7D23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5ACC"/>
    <w:rsid w:val="004C6177"/>
    <w:rsid w:val="004C6948"/>
    <w:rsid w:val="004C6A2B"/>
    <w:rsid w:val="004C6F77"/>
    <w:rsid w:val="004D01D2"/>
    <w:rsid w:val="004D02D7"/>
    <w:rsid w:val="004D05F3"/>
    <w:rsid w:val="004D2D37"/>
    <w:rsid w:val="004D3C35"/>
    <w:rsid w:val="004D4FA8"/>
    <w:rsid w:val="004D74E0"/>
    <w:rsid w:val="004E04D8"/>
    <w:rsid w:val="004E13BE"/>
    <w:rsid w:val="004E1B9A"/>
    <w:rsid w:val="004E36E4"/>
    <w:rsid w:val="004E4728"/>
    <w:rsid w:val="004E6200"/>
    <w:rsid w:val="004E7213"/>
    <w:rsid w:val="004F0AD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4322"/>
    <w:rsid w:val="00515A7C"/>
    <w:rsid w:val="0051604F"/>
    <w:rsid w:val="005162B7"/>
    <w:rsid w:val="005164F9"/>
    <w:rsid w:val="00517E65"/>
    <w:rsid w:val="00520452"/>
    <w:rsid w:val="00520E4C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7A8B"/>
    <w:rsid w:val="0054009A"/>
    <w:rsid w:val="005407C1"/>
    <w:rsid w:val="00540925"/>
    <w:rsid w:val="00543C38"/>
    <w:rsid w:val="00545C5B"/>
    <w:rsid w:val="005462CE"/>
    <w:rsid w:val="00547DC7"/>
    <w:rsid w:val="005533A2"/>
    <w:rsid w:val="00554C04"/>
    <w:rsid w:val="0055631B"/>
    <w:rsid w:val="00557C55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77BB5"/>
    <w:rsid w:val="00583B6B"/>
    <w:rsid w:val="00584229"/>
    <w:rsid w:val="0058544A"/>
    <w:rsid w:val="005856D4"/>
    <w:rsid w:val="00585E15"/>
    <w:rsid w:val="00590666"/>
    <w:rsid w:val="00590945"/>
    <w:rsid w:val="00590CE6"/>
    <w:rsid w:val="00590F10"/>
    <w:rsid w:val="0059194C"/>
    <w:rsid w:val="005920D7"/>
    <w:rsid w:val="005921E5"/>
    <w:rsid w:val="00594EF9"/>
    <w:rsid w:val="00596D57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C7AE3"/>
    <w:rsid w:val="005D00FE"/>
    <w:rsid w:val="005D2056"/>
    <w:rsid w:val="005D32B3"/>
    <w:rsid w:val="005D4A79"/>
    <w:rsid w:val="005D7D8D"/>
    <w:rsid w:val="005E0DC8"/>
    <w:rsid w:val="005E1ED3"/>
    <w:rsid w:val="005E20BC"/>
    <w:rsid w:val="005E2ED0"/>
    <w:rsid w:val="005E38AE"/>
    <w:rsid w:val="005E4FD8"/>
    <w:rsid w:val="005E7664"/>
    <w:rsid w:val="005F3F62"/>
    <w:rsid w:val="005F4581"/>
    <w:rsid w:val="005F54A1"/>
    <w:rsid w:val="005F5BF4"/>
    <w:rsid w:val="005F6867"/>
    <w:rsid w:val="005F6B86"/>
    <w:rsid w:val="00602B68"/>
    <w:rsid w:val="00605159"/>
    <w:rsid w:val="00610FF4"/>
    <w:rsid w:val="00612543"/>
    <w:rsid w:val="0061255B"/>
    <w:rsid w:val="00615F35"/>
    <w:rsid w:val="00616E32"/>
    <w:rsid w:val="00620314"/>
    <w:rsid w:val="00620AA9"/>
    <w:rsid w:val="006214B8"/>
    <w:rsid w:val="00622160"/>
    <w:rsid w:val="006228D6"/>
    <w:rsid w:val="00623C06"/>
    <w:rsid w:val="00624854"/>
    <w:rsid w:val="006263F2"/>
    <w:rsid w:val="00626823"/>
    <w:rsid w:val="00626CF0"/>
    <w:rsid w:val="00627B13"/>
    <w:rsid w:val="00630CE5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F3E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5EA2"/>
    <w:rsid w:val="00656385"/>
    <w:rsid w:val="00660C60"/>
    <w:rsid w:val="00661968"/>
    <w:rsid w:val="006619E8"/>
    <w:rsid w:val="00662B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86CDF"/>
    <w:rsid w:val="00691118"/>
    <w:rsid w:val="00691B69"/>
    <w:rsid w:val="006A054A"/>
    <w:rsid w:val="006A05C4"/>
    <w:rsid w:val="006A154E"/>
    <w:rsid w:val="006A2B1E"/>
    <w:rsid w:val="006A305A"/>
    <w:rsid w:val="006A647D"/>
    <w:rsid w:val="006A684F"/>
    <w:rsid w:val="006A6BC2"/>
    <w:rsid w:val="006A70F8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C7B7B"/>
    <w:rsid w:val="006C7C33"/>
    <w:rsid w:val="006D1EA5"/>
    <w:rsid w:val="006D208D"/>
    <w:rsid w:val="006D2D2A"/>
    <w:rsid w:val="006D2E25"/>
    <w:rsid w:val="006D4473"/>
    <w:rsid w:val="006D4A22"/>
    <w:rsid w:val="006D510A"/>
    <w:rsid w:val="006D5D96"/>
    <w:rsid w:val="006D7574"/>
    <w:rsid w:val="006D7629"/>
    <w:rsid w:val="006E0307"/>
    <w:rsid w:val="006E0EE6"/>
    <w:rsid w:val="006E174E"/>
    <w:rsid w:val="006E2CED"/>
    <w:rsid w:val="006E335C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39A3"/>
    <w:rsid w:val="006F40FC"/>
    <w:rsid w:val="006F4D0D"/>
    <w:rsid w:val="006F71DE"/>
    <w:rsid w:val="00701880"/>
    <w:rsid w:val="0070269C"/>
    <w:rsid w:val="007038F1"/>
    <w:rsid w:val="007074CD"/>
    <w:rsid w:val="00707F17"/>
    <w:rsid w:val="00707FB1"/>
    <w:rsid w:val="00713332"/>
    <w:rsid w:val="007159A3"/>
    <w:rsid w:val="00716247"/>
    <w:rsid w:val="00724294"/>
    <w:rsid w:val="00727400"/>
    <w:rsid w:val="0073091A"/>
    <w:rsid w:val="0073444D"/>
    <w:rsid w:val="00736F26"/>
    <w:rsid w:val="00741BAB"/>
    <w:rsid w:val="007425F9"/>
    <w:rsid w:val="007443E8"/>
    <w:rsid w:val="00744A99"/>
    <w:rsid w:val="00744EB3"/>
    <w:rsid w:val="00744F8B"/>
    <w:rsid w:val="00746ABC"/>
    <w:rsid w:val="007478D5"/>
    <w:rsid w:val="00752A81"/>
    <w:rsid w:val="00754D71"/>
    <w:rsid w:val="007559A2"/>
    <w:rsid w:val="00757875"/>
    <w:rsid w:val="00761055"/>
    <w:rsid w:val="00761D4B"/>
    <w:rsid w:val="00766A0A"/>
    <w:rsid w:val="00767CB9"/>
    <w:rsid w:val="00770F09"/>
    <w:rsid w:val="00772D54"/>
    <w:rsid w:val="00775797"/>
    <w:rsid w:val="0077613C"/>
    <w:rsid w:val="007766CB"/>
    <w:rsid w:val="00782C43"/>
    <w:rsid w:val="00784C94"/>
    <w:rsid w:val="0078510D"/>
    <w:rsid w:val="007861B6"/>
    <w:rsid w:val="0079048D"/>
    <w:rsid w:val="007918F8"/>
    <w:rsid w:val="007920B5"/>
    <w:rsid w:val="00792149"/>
    <w:rsid w:val="00793937"/>
    <w:rsid w:val="00795C4E"/>
    <w:rsid w:val="00796C33"/>
    <w:rsid w:val="007A0FBD"/>
    <w:rsid w:val="007A3B2B"/>
    <w:rsid w:val="007A40E7"/>
    <w:rsid w:val="007A5726"/>
    <w:rsid w:val="007B0276"/>
    <w:rsid w:val="007B0468"/>
    <w:rsid w:val="007B1CDC"/>
    <w:rsid w:val="007B251E"/>
    <w:rsid w:val="007B2599"/>
    <w:rsid w:val="007B4BC7"/>
    <w:rsid w:val="007B53D3"/>
    <w:rsid w:val="007B64EE"/>
    <w:rsid w:val="007B6720"/>
    <w:rsid w:val="007B727B"/>
    <w:rsid w:val="007C0015"/>
    <w:rsid w:val="007C04B1"/>
    <w:rsid w:val="007C07E9"/>
    <w:rsid w:val="007C0C34"/>
    <w:rsid w:val="007C2F44"/>
    <w:rsid w:val="007C30A4"/>
    <w:rsid w:val="007C6275"/>
    <w:rsid w:val="007D176E"/>
    <w:rsid w:val="007D6AA4"/>
    <w:rsid w:val="007D7E5C"/>
    <w:rsid w:val="007E0DD5"/>
    <w:rsid w:val="007E3F79"/>
    <w:rsid w:val="007E6687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FCC"/>
    <w:rsid w:val="008229CF"/>
    <w:rsid w:val="00824244"/>
    <w:rsid w:val="00826299"/>
    <w:rsid w:val="0083129A"/>
    <w:rsid w:val="0083356B"/>
    <w:rsid w:val="008337C2"/>
    <w:rsid w:val="00834218"/>
    <w:rsid w:val="00836730"/>
    <w:rsid w:val="00836B39"/>
    <w:rsid w:val="00841B3A"/>
    <w:rsid w:val="00843C71"/>
    <w:rsid w:val="008447F3"/>
    <w:rsid w:val="00844824"/>
    <w:rsid w:val="00844D6D"/>
    <w:rsid w:val="008453EA"/>
    <w:rsid w:val="008458C5"/>
    <w:rsid w:val="00845A14"/>
    <w:rsid w:val="00845B66"/>
    <w:rsid w:val="00846E1E"/>
    <w:rsid w:val="00847815"/>
    <w:rsid w:val="0085158B"/>
    <w:rsid w:val="0085619D"/>
    <w:rsid w:val="0085663A"/>
    <w:rsid w:val="00856700"/>
    <w:rsid w:val="00860170"/>
    <w:rsid w:val="00863075"/>
    <w:rsid w:val="00863476"/>
    <w:rsid w:val="00863BAC"/>
    <w:rsid w:val="008645B7"/>
    <w:rsid w:val="008647B9"/>
    <w:rsid w:val="00864CAC"/>
    <w:rsid w:val="00865CFB"/>
    <w:rsid w:val="0086739B"/>
    <w:rsid w:val="008679C2"/>
    <w:rsid w:val="00867C45"/>
    <w:rsid w:val="00872D18"/>
    <w:rsid w:val="0087303D"/>
    <w:rsid w:val="00874624"/>
    <w:rsid w:val="008750B7"/>
    <w:rsid w:val="00875632"/>
    <w:rsid w:val="00880E6B"/>
    <w:rsid w:val="00881F25"/>
    <w:rsid w:val="008823A7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2724"/>
    <w:rsid w:val="008A3781"/>
    <w:rsid w:val="008A4C60"/>
    <w:rsid w:val="008A6483"/>
    <w:rsid w:val="008A669E"/>
    <w:rsid w:val="008A7BDC"/>
    <w:rsid w:val="008B1C87"/>
    <w:rsid w:val="008B2202"/>
    <w:rsid w:val="008B2E14"/>
    <w:rsid w:val="008B76B5"/>
    <w:rsid w:val="008C008B"/>
    <w:rsid w:val="008C10DB"/>
    <w:rsid w:val="008C5558"/>
    <w:rsid w:val="008C5D64"/>
    <w:rsid w:val="008C60C7"/>
    <w:rsid w:val="008D25CC"/>
    <w:rsid w:val="008D400C"/>
    <w:rsid w:val="008D404C"/>
    <w:rsid w:val="008D40D9"/>
    <w:rsid w:val="008D4D4F"/>
    <w:rsid w:val="008D7739"/>
    <w:rsid w:val="008E0196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58B"/>
    <w:rsid w:val="008F2F37"/>
    <w:rsid w:val="008F3571"/>
    <w:rsid w:val="008F407C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8B1"/>
    <w:rsid w:val="00916B2F"/>
    <w:rsid w:val="00917CA3"/>
    <w:rsid w:val="00922187"/>
    <w:rsid w:val="00923200"/>
    <w:rsid w:val="0092321C"/>
    <w:rsid w:val="00924567"/>
    <w:rsid w:val="00926A58"/>
    <w:rsid w:val="00930CCB"/>
    <w:rsid w:val="0093293C"/>
    <w:rsid w:val="009368D7"/>
    <w:rsid w:val="009371E4"/>
    <w:rsid w:val="009378E6"/>
    <w:rsid w:val="00941F69"/>
    <w:rsid w:val="00942994"/>
    <w:rsid w:val="009431C5"/>
    <w:rsid w:val="0094351E"/>
    <w:rsid w:val="00947671"/>
    <w:rsid w:val="009478A8"/>
    <w:rsid w:val="009535E0"/>
    <w:rsid w:val="009536F9"/>
    <w:rsid w:val="00956746"/>
    <w:rsid w:val="009579F8"/>
    <w:rsid w:val="00957D42"/>
    <w:rsid w:val="0096010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E03"/>
    <w:rsid w:val="009772B3"/>
    <w:rsid w:val="0098011B"/>
    <w:rsid w:val="00981AB8"/>
    <w:rsid w:val="00982125"/>
    <w:rsid w:val="0098351F"/>
    <w:rsid w:val="00983708"/>
    <w:rsid w:val="009841BC"/>
    <w:rsid w:val="0098621F"/>
    <w:rsid w:val="00986592"/>
    <w:rsid w:val="00987124"/>
    <w:rsid w:val="009875CB"/>
    <w:rsid w:val="00987EE5"/>
    <w:rsid w:val="00991BE2"/>
    <w:rsid w:val="0099204D"/>
    <w:rsid w:val="00994145"/>
    <w:rsid w:val="00994D6A"/>
    <w:rsid w:val="00995361"/>
    <w:rsid w:val="0099744C"/>
    <w:rsid w:val="009A014A"/>
    <w:rsid w:val="009A03C5"/>
    <w:rsid w:val="009A3622"/>
    <w:rsid w:val="009A4060"/>
    <w:rsid w:val="009A6EF7"/>
    <w:rsid w:val="009A7DC2"/>
    <w:rsid w:val="009B034F"/>
    <w:rsid w:val="009B12BA"/>
    <w:rsid w:val="009B28C2"/>
    <w:rsid w:val="009B50A2"/>
    <w:rsid w:val="009B6345"/>
    <w:rsid w:val="009B67E9"/>
    <w:rsid w:val="009B6B64"/>
    <w:rsid w:val="009B795D"/>
    <w:rsid w:val="009C04E5"/>
    <w:rsid w:val="009C499B"/>
    <w:rsid w:val="009C7260"/>
    <w:rsid w:val="009C7889"/>
    <w:rsid w:val="009C7ECE"/>
    <w:rsid w:val="009C7F94"/>
    <w:rsid w:val="009D0369"/>
    <w:rsid w:val="009D16B3"/>
    <w:rsid w:val="009D55EF"/>
    <w:rsid w:val="009D7A34"/>
    <w:rsid w:val="009E080A"/>
    <w:rsid w:val="009E1B9D"/>
    <w:rsid w:val="009E3BD7"/>
    <w:rsid w:val="009F0AD0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FCC"/>
    <w:rsid w:val="00A11F80"/>
    <w:rsid w:val="00A158AB"/>
    <w:rsid w:val="00A22EDE"/>
    <w:rsid w:val="00A233AA"/>
    <w:rsid w:val="00A2473F"/>
    <w:rsid w:val="00A27B76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C96"/>
    <w:rsid w:val="00A50558"/>
    <w:rsid w:val="00A50BF5"/>
    <w:rsid w:val="00A5351A"/>
    <w:rsid w:val="00A53631"/>
    <w:rsid w:val="00A53979"/>
    <w:rsid w:val="00A55A4D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7022"/>
    <w:rsid w:val="00A7157D"/>
    <w:rsid w:val="00A7325C"/>
    <w:rsid w:val="00A7346A"/>
    <w:rsid w:val="00A751C7"/>
    <w:rsid w:val="00A81693"/>
    <w:rsid w:val="00A829A8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A14"/>
    <w:rsid w:val="00A96A31"/>
    <w:rsid w:val="00A9723C"/>
    <w:rsid w:val="00AA0514"/>
    <w:rsid w:val="00AA0EE4"/>
    <w:rsid w:val="00AA1FC6"/>
    <w:rsid w:val="00AA2006"/>
    <w:rsid w:val="00AA420D"/>
    <w:rsid w:val="00AA459F"/>
    <w:rsid w:val="00AA53A8"/>
    <w:rsid w:val="00AA5679"/>
    <w:rsid w:val="00AA7DA9"/>
    <w:rsid w:val="00AB0E41"/>
    <w:rsid w:val="00AB183B"/>
    <w:rsid w:val="00AB3A7F"/>
    <w:rsid w:val="00AB48A3"/>
    <w:rsid w:val="00AB4C90"/>
    <w:rsid w:val="00AC00BE"/>
    <w:rsid w:val="00AC0862"/>
    <w:rsid w:val="00AC40F4"/>
    <w:rsid w:val="00AC58A4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637"/>
    <w:rsid w:val="00AE6955"/>
    <w:rsid w:val="00AF5A70"/>
    <w:rsid w:val="00AF6217"/>
    <w:rsid w:val="00AF7E85"/>
    <w:rsid w:val="00B00DAA"/>
    <w:rsid w:val="00B0128E"/>
    <w:rsid w:val="00B02212"/>
    <w:rsid w:val="00B035EA"/>
    <w:rsid w:val="00B06DDD"/>
    <w:rsid w:val="00B07047"/>
    <w:rsid w:val="00B11320"/>
    <w:rsid w:val="00B13F7B"/>
    <w:rsid w:val="00B14B51"/>
    <w:rsid w:val="00B14C3A"/>
    <w:rsid w:val="00B14F4E"/>
    <w:rsid w:val="00B15040"/>
    <w:rsid w:val="00B21383"/>
    <w:rsid w:val="00B22646"/>
    <w:rsid w:val="00B228AE"/>
    <w:rsid w:val="00B22C99"/>
    <w:rsid w:val="00B233A4"/>
    <w:rsid w:val="00B23B28"/>
    <w:rsid w:val="00B2454B"/>
    <w:rsid w:val="00B26812"/>
    <w:rsid w:val="00B30310"/>
    <w:rsid w:val="00B30BC9"/>
    <w:rsid w:val="00B31ACF"/>
    <w:rsid w:val="00B34968"/>
    <w:rsid w:val="00B35530"/>
    <w:rsid w:val="00B36402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2469"/>
    <w:rsid w:val="00B52936"/>
    <w:rsid w:val="00B532FC"/>
    <w:rsid w:val="00B53F21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21DF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7C93"/>
    <w:rsid w:val="00B87CF2"/>
    <w:rsid w:val="00B901A6"/>
    <w:rsid w:val="00B91529"/>
    <w:rsid w:val="00B917F4"/>
    <w:rsid w:val="00B91EFD"/>
    <w:rsid w:val="00B9522F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C1875"/>
    <w:rsid w:val="00BC18DF"/>
    <w:rsid w:val="00BC31BD"/>
    <w:rsid w:val="00BC411D"/>
    <w:rsid w:val="00BC484E"/>
    <w:rsid w:val="00BC565D"/>
    <w:rsid w:val="00BC61E6"/>
    <w:rsid w:val="00BC78E9"/>
    <w:rsid w:val="00BD16DD"/>
    <w:rsid w:val="00BD2B3C"/>
    <w:rsid w:val="00BD2D40"/>
    <w:rsid w:val="00BD31D3"/>
    <w:rsid w:val="00BD42BD"/>
    <w:rsid w:val="00BE16A8"/>
    <w:rsid w:val="00BE3BDE"/>
    <w:rsid w:val="00BE6EF8"/>
    <w:rsid w:val="00BF2173"/>
    <w:rsid w:val="00BF2BCE"/>
    <w:rsid w:val="00BF33C6"/>
    <w:rsid w:val="00BF3CFD"/>
    <w:rsid w:val="00BF3F4F"/>
    <w:rsid w:val="00BF53DF"/>
    <w:rsid w:val="00BF709F"/>
    <w:rsid w:val="00C00840"/>
    <w:rsid w:val="00C017FA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A8E"/>
    <w:rsid w:val="00C24BB9"/>
    <w:rsid w:val="00C26AAA"/>
    <w:rsid w:val="00C27B85"/>
    <w:rsid w:val="00C312C5"/>
    <w:rsid w:val="00C32F80"/>
    <w:rsid w:val="00C341A3"/>
    <w:rsid w:val="00C34E50"/>
    <w:rsid w:val="00C35F6D"/>
    <w:rsid w:val="00C36E75"/>
    <w:rsid w:val="00C40224"/>
    <w:rsid w:val="00C4170B"/>
    <w:rsid w:val="00C41C8C"/>
    <w:rsid w:val="00C42A66"/>
    <w:rsid w:val="00C43241"/>
    <w:rsid w:val="00C44091"/>
    <w:rsid w:val="00C47597"/>
    <w:rsid w:val="00C51089"/>
    <w:rsid w:val="00C52684"/>
    <w:rsid w:val="00C52A55"/>
    <w:rsid w:val="00C53539"/>
    <w:rsid w:val="00C53892"/>
    <w:rsid w:val="00C55D8F"/>
    <w:rsid w:val="00C632CC"/>
    <w:rsid w:val="00C65949"/>
    <w:rsid w:val="00C659DC"/>
    <w:rsid w:val="00C6758F"/>
    <w:rsid w:val="00C675CB"/>
    <w:rsid w:val="00C70193"/>
    <w:rsid w:val="00C709BA"/>
    <w:rsid w:val="00C70D33"/>
    <w:rsid w:val="00C723BB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43BA"/>
    <w:rsid w:val="00C94AF6"/>
    <w:rsid w:val="00C95A88"/>
    <w:rsid w:val="00C9642D"/>
    <w:rsid w:val="00CA1492"/>
    <w:rsid w:val="00CA27EF"/>
    <w:rsid w:val="00CA34F5"/>
    <w:rsid w:val="00CA40B0"/>
    <w:rsid w:val="00CA45B3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B7040"/>
    <w:rsid w:val="00CC209B"/>
    <w:rsid w:val="00CC40AF"/>
    <w:rsid w:val="00CC4B20"/>
    <w:rsid w:val="00CC4BA8"/>
    <w:rsid w:val="00CC4FFE"/>
    <w:rsid w:val="00CC6AF9"/>
    <w:rsid w:val="00CC7F74"/>
    <w:rsid w:val="00CD0A6B"/>
    <w:rsid w:val="00CD5255"/>
    <w:rsid w:val="00CD5E87"/>
    <w:rsid w:val="00CD6687"/>
    <w:rsid w:val="00CE3991"/>
    <w:rsid w:val="00CE4FAB"/>
    <w:rsid w:val="00CE6539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25D6"/>
    <w:rsid w:val="00D127EA"/>
    <w:rsid w:val="00D14560"/>
    <w:rsid w:val="00D14F4F"/>
    <w:rsid w:val="00D165DC"/>
    <w:rsid w:val="00D172D4"/>
    <w:rsid w:val="00D2056C"/>
    <w:rsid w:val="00D21607"/>
    <w:rsid w:val="00D2278E"/>
    <w:rsid w:val="00D23460"/>
    <w:rsid w:val="00D23D1F"/>
    <w:rsid w:val="00D23EE4"/>
    <w:rsid w:val="00D24229"/>
    <w:rsid w:val="00D25ED0"/>
    <w:rsid w:val="00D26008"/>
    <w:rsid w:val="00D266FE"/>
    <w:rsid w:val="00D27969"/>
    <w:rsid w:val="00D27D1D"/>
    <w:rsid w:val="00D30957"/>
    <w:rsid w:val="00D33973"/>
    <w:rsid w:val="00D34002"/>
    <w:rsid w:val="00D36033"/>
    <w:rsid w:val="00D37102"/>
    <w:rsid w:val="00D37749"/>
    <w:rsid w:val="00D40171"/>
    <w:rsid w:val="00D4171C"/>
    <w:rsid w:val="00D422B0"/>
    <w:rsid w:val="00D45547"/>
    <w:rsid w:val="00D45F4E"/>
    <w:rsid w:val="00D471C9"/>
    <w:rsid w:val="00D50410"/>
    <w:rsid w:val="00D52301"/>
    <w:rsid w:val="00D533C8"/>
    <w:rsid w:val="00D56740"/>
    <w:rsid w:val="00D60891"/>
    <w:rsid w:val="00D609AF"/>
    <w:rsid w:val="00D624E4"/>
    <w:rsid w:val="00D62E35"/>
    <w:rsid w:val="00D63B0B"/>
    <w:rsid w:val="00D63E14"/>
    <w:rsid w:val="00D6483F"/>
    <w:rsid w:val="00D65088"/>
    <w:rsid w:val="00D66F8B"/>
    <w:rsid w:val="00D70DE4"/>
    <w:rsid w:val="00D71619"/>
    <w:rsid w:val="00D71A12"/>
    <w:rsid w:val="00D80261"/>
    <w:rsid w:val="00D813AD"/>
    <w:rsid w:val="00D82770"/>
    <w:rsid w:val="00D82827"/>
    <w:rsid w:val="00D870CA"/>
    <w:rsid w:val="00D949D3"/>
    <w:rsid w:val="00D96748"/>
    <w:rsid w:val="00D977D9"/>
    <w:rsid w:val="00DA05E4"/>
    <w:rsid w:val="00DA10E6"/>
    <w:rsid w:val="00DA2D9B"/>
    <w:rsid w:val="00DA30CF"/>
    <w:rsid w:val="00DA485C"/>
    <w:rsid w:val="00DA6979"/>
    <w:rsid w:val="00DB1B7A"/>
    <w:rsid w:val="00DB223B"/>
    <w:rsid w:val="00DB33D0"/>
    <w:rsid w:val="00DB36C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7CF3"/>
    <w:rsid w:val="00DF0478"/>
    <w:rsid w:val="00DF04B9"/>
    <w:rsid w:val="00DF2CEF"/>
    <w:rsid w:val="00DF3F7B"/>
    <w:rsid w:val="00DF4E8E"/>
    <w:rsid w:val="00DF6003"/>
    <w:rsid w:val="00DF637C"/>
    <w:rsid w:val="00E00861"/>
    <w:rsid w:val="00E029EB"/>
    <w:rsid w:val="00E02A42"/>
    <w:rsid w:val="00E02E64"/>
    <w:rsid w:val="00E04823"/>
    <w:rsid w:val="00E05BE9"/>
    <w:rsid w:val="00E064A5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9C9"/>
    <w:rsid w:val="00E22A19"/>
    <w:rsid w:val="00E23819"/>
    <w:rsid w:val="00E23908"/>
    <w:rsid w:val="00E25355"/>
    <w:rsid w:val="00E2590F"/>
    <w:rsid w:val="00E260F7"/>
    <w:rsid w:val="00E2693F"/>
    <w:rsid w:val="00E27D0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62FC"/>
    <w:rsid w:val="00E477CD"/>
    <w:rsid w:val="00E47CD9"/>
    <w:rsid w:val="00E50726"/>
    <w:rsid w:val="00E520AE"/>
    <w:rsid w:val="00E62197"/>
    <w:rsid w:val="00E63F6C"/>
    <w:rsid w:val="00E65363"/>
    <w:rsid w:val="00E658EC"/>
    <w:rsid w:val="00E65D4E"/>
    <w:rsid w:val="00E67333"/>
    <w:rsid w:val="00E713F5"/>
    <w:rsid w:val="00E74D55"/>
    <w:rsid w:val="00E77A99"/>
    <w:rsid w:val="00E77EF1"/>
    <w:rsid w:val="00E80E91"/>
    <w:rsid w:val="00E82389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B2E"/>
    <w:rsid w:val="00EA0CC9"/>
    <w:rsid w:val="00EA1FC1"/>
    <w:rsid w:val="00EA20A0"/>
    <w:rsid w:val="00EA2819"/>
    <w:rsid w:val="00EA5ACE"/>
    <w:rsid w:val="00EA60C8"/>
    <w:rsid w:val="00EB01E8"/>
    <w:rsid w:val="00EB08CC"/>
    <w:rsid w:val="00EB0A14"/>
    <w:rsid w:val="00EB1081"/>
    <w:rsid w:val="00EB17A0"/>
    <w:rsid w:val="00EB1A19"/>
    <w:rsid w:val="00EB2E95"/>
    <w:rsid w:val="00EB405D"/>
    <w:rsid w:val="00EB6914"/>
    <w:rsid w:val="00EC0885"/>
    <w:rsid w:val="00EC0951"/>
    <w:rsid w:val="00EC0CA7"/>
    <w:rsid w:val="00EC3598"/>
    <w:rsid w:val="00EC68BB"/>
    <w:rsid w:val="00EC7390"/>
    <w:rsid w:val="00ED08EB"/>
    <w:rsid w:val="00ED12BF"/>
    <w:rsid w:val="00ED1818"/>
    <w:rsid w:val="00ED1B79"/>
    <w:rsid w:val="00ED2331"/>
    <w:rsid w:val="00ED3911"/>
    <w:rsid w:val="00ED4365"/>
    <w:rsid w:val="00ED4542"/>
    <w:rsid w:val="00ED6CAC"/>
    <w:rsid w:val="00ED72E7"/>
    <w:rsid w:val="00EE2A30"/>
    <w:rsid w:val="00EE5864"/>
    <w:rsid w:val="00EE69DE"/>
    <w:rsid w:val="00EE6DE6"/>
    <w:rsid w:val="00EE78D9"/>
    <w:rsid w:val="00EE7B07"/>
    <w:rsid w:val="00EE7CC2"/>
    <w:rsid w:val="00EF0524"/>
    <w:rsid w:val="00EF0AFE"/>
    <w:rsid w:val="00EF0C92"/>
    <w:rsid w:val="00EF2ABD"/>
    <w:rsid w:val="00EF4181"/>
    <w:rsid w:val="00EF43A4"/>
    <w:rsid w:val="00EF5398"/>
    <w:rsid w:val="00EF72C9"/>
    <w:rsid w:val="00F0268D"/>
    <w:rsid w:val="00F03539"/>
    <w:rsid w:val="00F03BB6"/>
    <w:rsid w:val="00F03EA0"/>
    <w:rsid w:val="00F03FB9"/>
    <w:rsid w:val="00F04A1D"/>
    <w:rsid w:val="00F04C8F"/>
    <w:rsid w:val="00F052CA"/>
    <w:rsid w:val="00F059A5"/>
    <w:rsid w:val="00F06F65"/>
    <w:rsid w:val="00F07A3B"/>
    <w:rsid w:val="00F10590"/>
    <w:rsid w:val="00F111FC"/>
    <w:rsid w:val="00F12275"/>
    <w:rsid w:val="00F12E54"/>
    <w:rsid w:val="00F145C9"/>
    <w:rsid w:val="00F154C7"/>
    <w:rsid w:val="00F15B8B"/>
    <w:rsid w:val="00F167E2"/>
    <w:rsid w:val="00F17367"/>
    <w:rsid w:val="00F234F2"/>
    <w:rsid w:val="00F245FC"/>
    <w:rsid w:val="00F25A21"/>
    <w:rsid w:val="00F2644D"/>
    <w:rsid w:val="00F26A71"/>
    <w:rsid w:val="00F27181"/>
    <w:rsid w:val="00F3034D"/>
    <w:rsid w:val="00F3147A"/>
    <w:rsid w:val="00F31698"/>
    <w:rsid w:val="00F32701"/>
    <w:rsid w:val="00F347A6"/>
    <w:rsid w:val="00F35478"/>
    <w:rsid w:val="00F35AA1"/>
    <w:rsid w:val="00F3621F"/>
    <w:rsid w:val="00F4005C"/>
    <w:rsid w:val="00F40BBB"/>
    <w:rsid w:val="00F41FBA"/>
    <w:rsid w:val="00F4206C"/>
    <w:rsid w:val="00F43DBE"/>
    <w:rsid w:val="00F463B5"/>
    <w:rsid w:val="00F47D84"/>
    <w:rsid w:val="00F5265C"/>
    <w:rsid w:val="00F533A5"/>
    <w:rsid w:val="00F544FF"/>
    <w:rsid w:val="00F547CF"/>
    <w:rsid w:val="00F551B4"/>
    <w:rsid w:val="00F60530"/>
    <w:rsid w:val="00F60643"/>
    <w:rsid w:val="00F70DFC"/>
    <w:rsid w:val="00F7176B"/>
    <w:rsid w:val="00F71B8E"/>
    <w:rsid w:val="00F729DC"/>
    <w:rsid w:val="00F72EC3"/>
    <w:rsid w:val="00F750C9"/>
    <w:rsid w:val="00F7779E"/>
    <w:rsid w:val="00F83E71"/>
    <w:rsid w:val="00F85C25"/>
    <w:rsid w:val="00F94D7C"/>
    <w:rsid w:val="00F94E51"/>
    <w:rsid w:val="00F953DC"/>
    <w:rsid w:val="00F95682"/>
    <w:rsid w:val="00F96664"/>
    <w:rsid w:val="00FA00A3"/>
    <w:rsid w:val="00FA2F02"/>
    <w:rsid w:val="00FA5D8E"/>
    <w:rsid w:val="00FA6B30"/>
    <w:rsid w:val="00FB095C"/>
    <w:rsid w:val="00FB160B"/>
    <w:rsid w:val="00FB2B3B"/>
    <w:rsid w:val="00FB4221"/>
    <w:rsid w:val="00FB4631"/>
    <w:rsid w:val="00FB4BC8"/>
    <w:rsid w:val="00FB59DC"/>
    <w:rsid w:val="00FB6892"/>
    <w:rsid w:val="00FB6CA7"/>
    <w:rsid w:val="00FB77B1"/>
    <w:rsid w:val="00FC3759"/>
    <w:rsid w:val="00FC444B"/>
    <w:rsid w:val="00FC4EAF"/>
    <w:rsid w:val="00FC5EDE"/>
    <w:rsid w:val="00FC6524"/>
    <w:rsid w:val="00FC677B"/>
    <w:rsid w:val="00FC6E77"/>
    <w:rsid w:val="00FC7462"/>
    <w:rsid w:val="00FD05C6"/>
    <w:rsid w:val="00FD07B9"/>
    <w:rsid w:val="00FD0A68"/>
    <w:rsid w:val="00FD357C"/>
    <w:rsid w:val="00FD5E19"/>
    <w:rsid w:val="00FD709E"/>
    <w:rsid w:val="00FD72F7"/>
    <w:rsid w:val="00FD74A2"/>
    <w:rsid w:val="00FE07D8"/>
    <w:rsid w:val="00FE0AA4"/>
    <w:rsid w:val="00FE172D"/>
    <w:rsid w:val="00FE4152"/>
    <w:rsid w:val="00FE574D"/>
    <w:rsid w:val="00FE797C"/>
    <w:rsid w:val="00FF35DF"/>
    <w:rsid w:val="00FF3ADC"/>
    <w:rsid w:val="00FF3FAB"/>
    <w:rsid w:val="00FF4297"/>
    <w:rsid w:val="00FF5A31"/>
    <w:rsid w:val="00FF5AC8"/>
    <w:rsid w:val="00FF5FC9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E92EDD0"/>
  <w15:docId w15:val="{204B3353-8A5D-42B8-A22B-4FB06581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226DA-5F96-47A2-8415-37852D32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263</TotalTime>
  <Pages>4</Pages>
  <Words>5369</Words>
  <Characters>3061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8414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19</cp:revision>
  <cp:lastPrinted>2019-07-15T10:41:00Z</cp:lastPrinted>
  <dcterms:created xsi:type="dcterms:W3CDTF">2019-07-11T11:00:00Z</dcterms:created>
  <dcterms:modified xsi:type="dcterms:W3CDTF">2019-07-15T13:42:00Z</dcterms:modified>
</cp:coreProperties>
</file>